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15CA1274" w:rsidR="00D6191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#12</w:t>
      </w:r>
      <w:r w:rsidR="008F3B35">
        <w:rPr>
          <w:b/>
          <w:sz w:val="24"/>
        </w:rPr>
        <w:t>8</w:t>
      </w:r>
      <w:r>
        <w:rPr>
          <w:b/>
          <w:i/>
          <w:sz w:val="28"/>
        </w:rPr>
        <w:tab/>
      </w:r>
      <w:r>
        <w:rPr>
          <w:b/>
          <w:sz w:val="24"/>
          <w:szCs w:val="24"/>
        </w:rPr>
        <w:t>R2-24</w:t>
      </w:r>
      <w:r w:rsidR="008633AE">
        <w:rPr>
          <w:b/>
          <w:sz w:val="24"/>
          <w:szCs w:val="24"/>
        </w:rPr>
        <w:t>1</w:t>
      </w:r>
      <w:r w:rsidR="001815AF">
        <w:rPr>
          <w:b/>
          <w:sz w:val="24"/>
          <w:szCs w:val="24"/>
        </w:rPr>
        <w:t>1131</w:t>
      </w:r>
    </w:p>
    <w:p w14:paraId="49837C29" w14:textId="6F970EFE" w:rsidR="00D61913" w:rsidRDefault="008F3B35">
      <w:pPr>
        <w:pStyle w:val="CRCoverPage"/>
        <w:outlineLvl w:val="0"/>
        <w:rPr>
          <w:b/>
          <w:sz w:val="24"/>
          <w:szCs w:val="24"/>
        </w:rPr>
      </w:pPr>
      <w:r>
        <w:rPr>
          <w:b/>
          <w:sz w:val="24"/>
          <w:szCs w:val="24"/>
        </w:rPr>
        <w:t>Orlando</w:t>
      </w:r>
      <w:r w:rsidR="00CD7340">
        <w:rPr>
          <w:b/>
          <w:sz w:val="24"/>
          <w:szCs w:val="24"/>
        </w:rPr>
        <w:t xml:space="preserve">, </w:t>
      </w:r>
      <w:r>
        <w:rPr>
          <w:b/>
          <w:sz w:val="24"/>
          <w:szCs w:val="24"/>
        </w:rPr>
        <w:t>USA</w:t>
      </w:r>
      <w:r w:rsidR="00CD7340">
        <w:rPr>
          <w:b/>
          <w:sz w:val="24"/>
          <w:szCs w:val="24"/>
        </w:rPr>
        <w:t xml:space="preserve">, </w:t>
      </w:r>
      <w:r>
        <w:rPr>
          <w:b/>
          <w:sz w:val="24"/>
          <w:szCs w:val="24"/>
        </w:rPr>
        <w:t>November</w:t>
      </w:r>
      <w:r w:rsidR="00CD7340">
        <w:rPr>
          <w:b/>
          <w:sz w:val="24"/>
          <w:szCs w:val="24"/>
        </w:rPr>
        <w:t xml:space="preserve"> </w:t>
      </w:r>
      <w:r w:rsidR="005A1560">
        <w:rPr>
          <w:b/>
          <w:sz w:val="24"/>
          <w:szCs w:val="24"/>
        </w:rPr>
        <w:t>1</w:t>
      </w:r>
      <w:r>
        <w:rPr>
          <w:b/>
          <w:sz w:val="24"/>
          <w:szCs w:val="24"/>
        </w:rPr>
        <w:t>8</w:t>
      </w:r>
      <w:r w:rsidR="000C5812" w:rsidRPr="000C5812">
        <w:rPr>
          <w:b/>
          <w:sz w:val="24"/>
          <w:szCs w:val="24"/>
          <w:vertAlign w:val="superscript"/>
        </w:rPr>
        <w:t>th</w:t>
      </w:r>
      <w:r w:rsidR="00CD7340">
        <w:rPr>
          <w:b/>
          <w:sz w:val="24"/>
          <w:szCs w:val="24"/>
        </w:rPr>
        <w:t xml:space="preserve"> – </w:t>
      </w:r>
      <w:r w:rsidR="000C5812">
        <w:rPr>
          <w:b/>
          <w:sz w:val="24"/>
          <w:szCs w:val="24"/>
        </w:rPr>
        <w:t>22</w:t>
      </w:r>
      <w:r w:rsidR="000C5812">
        <w:rPr>
          <w:b/>
          <w:sz w:val="24"/>
          <w:szCs w:val="24"/>
          <w:vertAlign w:val="superscript"/>
        </w:rPr>
        <w:t>nd</w:t>
      </w:r>
      <w:r w:rsidR="00CD7340">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23721E22" w:rsidR="00D61913" w:rsidRDefault="008633AE">
            <w:pPr>
              <w:pStyle w:val="CRCoverPage"/>
              <w:spacing w:after="0"/>
              <w:jc w:val="center"/>
            </w:pPr>
            <w:r w:rsidRPr="008633AE">
              <w:rPr>
                <w:b/>
                <w:sz w:val="28"/>
                <w:szCs w:val="28"/>
              </w:rPr>
              <w:t>2011</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04329AD3" w:rsidR="00D61913" w:rsidRDefault="001815AF">
            <w:pPr>
              <w:pStyle w:val="CRCoverPage"/>
              <w:spacing w:after="0"/>
              <w:jc w:val="center"/>
              <w:rPr>
                <w:b/>
                <w:sz w:val="28"/>
                <w:szCs w:val="28"/>
              </w:rPr>
            </w:pPr>
            <w:r>
              <w:rPr>
                <w:b/>
                <w:sz w:val="28"/>
                <w:szCs w:val="28"/>
              </w:rPr>
              <w:t>1</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115B2676" w:rsidR="00D61913" w:rsidRDefault="0010166A" w:rsidP="00797E8D">
            <w:pPr>
              <w:pStyle w:val="CRCoverPage"/>
              <w:spacing w:after="0"/>
              <w:jc w:val="center"/>
              <w:rPr>
                <w:sz w:val="28"/>
              </w:rPr>
            </w:pPr>
            <w:r>
              <w:rPr>
                <w:b/>
                <w:sz w:val="28"/>
              </w:rPr>
              <w:t>1</w:t>
            </w:r>
            <w:r w:rsidR="00797E8D">
              <w:rPr>
                <w:b/>
                <w:sz w:val="28"/>
              </w:rPr>
              <w:t>8</w:t>
            </w:r>
            <w:r w:rsidR="00CD7340">
              <w:rPr>
                <w:b/>
                <w:sz w:val="28"/>
              </w:rPr>
              <w:t>.</w:t>
            </w:r>
            <w:r w:rsidR="00797E8D">
              <w:rPr>
                <w:b/>
                <w:sz w:val="28"/>
              </w:rPr>
              <w:t>3</w:t>
            </w:r>
            <w:r w:rsidR="00CD7340">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4532D0C4"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0B1B0E17" w:rsidR="00D61913" w:rsidRDefault="0010166A" w:rsidP="004F283A">
            <w:pPr>
              <w:pStyle w:val="CRCoverPage"/>
              <w:spacing w:after="0"/>
              <w:ind w:left="100"/>
            </w:pPr>
            <w:r>
              <w:t xml:space="preserve">Correction on </w:t>
            </w:r>
            <w:r w:rsidR="004F283A">
              <w:t>IUC</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26653DAA" w:rsidR="00D61913" w:rsidRDefault="000C0CF2" w:rsidP="00E10784">
            <w:pPr>
              <w:pStyle w:val="CRCoverPage"/>
              <w:spacing w:after="0"/>
              <w:ind w:left="100"/>
            </w:pPr>
            <w:proofErr w:type="spellStart"/>
            <w:r w:rsidRPr="00DB2F94">
              <w:t>NR_SL_enh</w:t>
            </w:r>
            <w:proofErr w:type="spellEnd"/>
            <w:r w:rsidRPr="00DB2F94">
              <w:t>-Core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5D7D4B39" w:rsidR="00D61913" w:rsidRDefault="00CD7340" w:rsidP="008F3B35">
            <w:pPr>
              <w:pStyle w:val="CRCoverPage"/>
              <w:spacing w:after="0"/>
              <w:ind w:left="100"/>
            </w:pPr>
            <w:r>
              <w:t>20</w:t>
            </w:r>
            <w:r>
              <w:rPr>
                <w:rFonts w:hint="eastAsia"/>
                <w:lang w:eastAsia="zh-CN"/>
              </w:rPr>
              <w:t>2</w:t>
            </w:r>
            <w:r>
              <w:rPr>
                <w:lang w:eastAsia="zh-CN"/>
              </w:rPr>
              <w:t>4</w:t>
            </w:r>
            <w:r>
              <w:rPr>
                <w:rFonts w:hint="eastAsia"/>
                <w:lang w:eastAsia="zh-CN"/>
              </w:rPr>
              <w:t>-</w:t>
            </w:r>
            <w:r w:rsidR="007224AA">
              <w:rPr>
                <w:lang w:eastAsia="zh-CN"/>
              </w:rPr>
              <w:t>1</w:t>
            </w:r>
            <w:r w:rsidR="008F3B35">
              <w:rPr>
                <w:lang w:eastAsia="zh-CN"/>
              </w:rPr>
              <w:t>1</w:t>
            </w:r>
            <w:r>
              <w:rPr>
                <w:rFonts w:hint="eastAsia"/>
                <w:lang w:eastAsia="zh-CN"/>
              </w:rPr>
              <w:t>-</w:t>
            </w:r>
            <w:r w:rsidR="007224AA">
              <w:rPr>
                <w:lang w:eastAsia="zh-CN"/>
              </w:rPr>
              <w:t>0</w:t>
            </w:r>
            <w:r w:rsidR="008F3B35">
              <w:rPr>
                <w:lang w:eastAsia="zh-CN"/>
              </w:rPr>
              <w:t>8</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50487816" w:rsidR="00D61913" w:rsidRDefault="00797E8D">
            <w:pPr>
              <w:pStyle w:val="CRCoverPage"/>
              <w:spacing w:after="0"/>
              <w:ind w:left="100" w:right="-609"/>
              <w:rPr>
                <w:b/>
              </w:rPr>
            </w:pPr>
            <w:r>
              <w:rPr>
                <w:b/>
              </w:rPr>
              <w:t>A</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017D94D0" w:rsidR="00D61913" w:rsidRDefault="00CD7340">
            <w:pPr>
              <w:pStyle w:val="CRCoverPage"/>
              <w:spacing w:after="0"/>
              <w:ind w:left="100"/>
            </w:pPr>
            <w:r>
              <w:t>Rel-1</w:t>
            </w:r>
            <w:r w:rsidR="00797E8D">
              <w:t>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DF6E4" w14:textId="735888F7" w:rsidR="005207B7" w:rsidRDefault="005207B7" w:rsidP="005207B7">
            <w:pPr>
              <w:pStyle w:val="CRCoverPage"/>
              <w:spacing w:after="0"/>
              <w:rPr>
                <w:rFonts w:cs="Arial"/>
                <w:lang w:eastAsia="ko-KR"/>
              </w:rPr>
            </w:pPr>
            <w:r>
              <w:t xml:space="preserve">1. </w:t>
            </w:r>
            <w:r w:rsidRPr="00242218">
              <w:rPr>
                <w:rFonts w:cs="Arial"/>
                <w:lang w:eastAsia="ko-KR"/>
              </w:rPr>
              <w:t>In accordance with the #127bis RAN2 agreement below, the procedure to support role change in IUC where the UE performs operations of UE-A and UE-B together should be captured as a NOTE.</w:t>
            </w:r>
          </w:p>
          <w:p w14:paraId="283545BF" w14:textId="77777777" w:rsidR="005207B7" w:rsidRDefault="005207B7" w:rsidP="005207B7">
            <w:pPr>
              <w:pStyle w:val="Doc-title"/>
            </w:pPr>
            <w:r w:rsidRPr="00242218">
              <w:rPr>
                <w:highlight w:val="green"/>
              </w:rPr>
              <w:t>#127bis RAN2 agreement</w:t>
            </w:r>
            <w:r>
              <w:t>:</w:t>
            </w:r>
          </w:p>
          <w:p w14:paraId="1EC17DB7" w14:textId="77777777" w:rsidR="005207B7" w:rsidRDefault="005207B7" w:rsidP="005207B7">
            <w:pPr>
              <w:pStyle w:val="Doc-title"/>
            </w:pPr>
            <w:r>
              <w:t>R2-2408642</w:t>
            </w:r>
            <w:r>
              <w:tab/>
              <w:t>Discussion on MAC correction for IUC's resource selection</w:t>
            </w:r>
            <w:r>
              <w:tab/>
              <w:t>LG, OPPO, Ericsson</w:t>
            </w:r>
            <w:r>
              <w:tab/>
              <w:t>discussion</w:t>
            </w:r>
            <w:r>
              <w:tab/>
              <w:t>NR_SL_enh-Core</w:t>
            </w:r>
          </w:p>
          <w:p w14:paraId="00009A58" w14:textId="77777777" w:rsidR="005207B7" w:rsidRDefault="005207B7" w:rsidP="005207B7">
            <w:pPr>
              <w:pStyle w:val="Agreement"/>
            </w:pPr>
            <w:r>
              <w:t xml:space="preserve">Note approach is agreed. </w:t>
            </w:r>
          </w:p>
          <w:p w14:paraId="322DD2AC" w14:textId="77777777" w:rsidR="005207B7" w:rsidRDefault="005207B7" w:rsidP="005207B7">
            <w:pPr>
              <w:pStyle w:val="Agreement"/>
            </w:pPr>
            <w:r>
              <w:t xml:space="preserve">Detailed wordings for the note will be revisited next meeting. </w:t>
            </w:r>
          </w:p>
          <w:p w14:paraId="22F7ECE0" w14:textId="6BC75FB6" w:rsidR="005207B7" w:rsidRDefault="005207B7" w:rsidP="005207B7">
            <w:pPr>
              <w:pStyle w:val="CRCoverPage"/>
              <w:spacing w:after="0"/>
              <w:rPr>
                <w:rFonts w:cs="Arial"/>
                <w:lang w:eastAsia="ko-KR"/>
              </w:rPr>
            </w:pPr>
            <w:r>
              <w:rPr>
                <w:rFonts w:cs="Arial"/>
                <w:lang w:eastAsia="ko-KR"/>
              </w:rPr>
              <w:t xml:space="preserve">2. </w:t>
            </w:r>
            <w:r w:rsidRPr="00360184">
              <w:rPr>
                <w:rFonts w:cs="Arial"/>
                <w:lang w:eastAsia="ko-KR"/>
              </w:rPr>
              <w:t xml:space="preserve">The IUC Scheme 1 </w:t>
            </w:r>
            <w:proofErr w:type="spellStart"/>
            <w:r w:rsidRPr="00360184">
              <w:rPr>
                <w:rFonts w:cs="Arial"/>
                <w:lang w:eastAsia="ko-KR"/>
              </w:rPr>
              <w:t>behavior</w:t>
            </w:r>
            <w:proofErr w:type="spellEnd"/>
            <w:r w:rsidRPr="00360184">
              <w:rPr>
                <w:rFonts w:cs="Arial"/>
                <w:lang w:eastAsia="ko-KR"/>
              </w:rPr>
              <w:t xml:space="preserve"> </w:t>
            </w:r>
            <w:r w:rsidR="00655340">
              <w:rPr>
                <w:rFonts w:cs="Arial"/>
                <w:lang w:eastAsia="ko-KR"/>
              </w:rPr>
              <w:t>procedure</w:t>
            </w:r>
            <w:r w:rsidRPr="00360184">
              <w:rPr>
                <w:rFonts w:cs="Arial"/>
                <w:lang w:eastAsia="ko-KR"/>
              </w:rPr>
              <w:t xml:space="preserve"> in 5.22.1.1</w:t>
            </w:r>
            <w:r>
              <w:rPr>
                <w:rFonts w:cs="Arial"/>
                <w:lang w:eastAsia="ko-KR"/>
              </w:rPr>
              <w:t>0.1</w:t>
            </w:r>
            <w:r w:rsidRPr="00360184">
              <w:rPr>
                <w:rFonts w:cs="Arial"/>
                <w:lang w:eastAsia="ko-KR"/>
              </w:rPr>
              <w:t xml:space="preserve"> is inconsistent with the RAN1 agreement below</w:t>
            </w:r>
            <w:r>
              <w:rPr>
                <w:rFonts w:cs="Arial"/>
                <w:lang w:eastAsia="ko-KR"/>
              </w:rPr>
              <w:t>.</w:t>
            </w:r>
          </w:p>
          <w:p w14:paraId="1C470D37" w14:textId="77777777" w:rsidR="005207B7" w:rsidRDefault="005207B7" w:rsidP="005207B7">
            <w:pPr>
              <w:rPr>
                <w:lang w:eastAsia="ko-KR"/>
              </w:rPr>
            </w:pPr>
            <w:r>
              <w:rPr>
                <w:b/>
                <w:bCs/>
                <w:color w:val="000000"/>
                <w:shd w:val="clear" w:color="auto" w:fill="00FF00"/>
              </w:rPr>
              <w:t>Agreement</w:t>
            </w:r>
          </w:p>
          <w:p w14:paraId="6CD2C787" w14:textId="77777777" w:rsidR="005207B7" w:rsidRDefault="005207B7" w:rsidP="005207B7">
            <w:pPr>
              <w:jc w:val="both"/>
            </w:pPr>
            <w:r>
              <w:t xml:space="preserve">For Scheme 1, when </w:t>
            </w:r>
            <w:r>
              <w:rPr>
                <w:color w:val="000000"/>
                <w:shd w:val="clear" w:color="auto" w:fill="FFFF00"/>
              </w:rPr>
              <w:t>both SCI format 2-C and MAC CE are used</w:t>
            </w:r>
            <w:r>
              <w:t xml:space="preserve"> as the container of an explicit request for inter-UE coordination information, the same bit field size for the request in a SCI format 2-C is applied to MAC CE </w:t>
            </w:r>
            <w:r>
              <w:rPr>
                <w:color w:val="1F497D"/>
              </w:rPr>
              <w:t> </w:t>
            </w:r>
          </w:p>
          <w:p w14:paraId="6D3D69FF" w14:textId="77777777" w:rsidR="005207B7" w:rsidRDefault="005207B7" w:rsidP="005207B7">
            <w:r>
              <w:rPr>
                <w:b/>
                <w:bCs/>
                <w:color w:val="000000"/>
                <w:shd w:val="clear" w:color="auto" w:fill="00FF00"/>
              </w:rPr>
              <w:t>Agreement</w:t>
            </w:r>
          </w:p>
          <w:p w14:paraId="413F56F8" w14:textId="68184176" w:rsidR="00344C79" w:rsidRDefault="005207B7" w:rsidP="005207B7">
            <w:pPr>
              <w:pStyle w:val="CRCoverPage"/>
              <w:spacing w:after="0"/>
            </w:pPr>
            <w:r>
              <w:t xml:space="preserve">For Scheme 1, when </w:t>
            </w:r>
            <w:r>
              <w:rPr>
                <w:color w:val="000000"/>
                <w:shd w:val="clear" w:color="auto" w:fill="FFFF00"/>
              </w:rPr>
              <w:t>MAC CE only is used</w:t>
            </w:r>
            <w:r>
              <w:t xml:space="preserve"> as the container of an explicit request for inter-UE coordination information, the same bit field size for the request in a SCI format 2-C is applied to MAC CE</w:t>
            </w:r>
            <w:r w:rsidR="00F93F8A">
              <w:rPr>
                <w:rFonts w:cs="Arial"/>
                <w:lang w:eastAsia="ko-KR"/>
              </w:rPr>
              <w:t>.</w:t>
            </w:r>
            <w:r w:rsidR="00D52CC0" w:rsidRPr="0024370D">
              <w:rPr>
                <w:rFonts w:cs="Arial"/>
                <w:lang w:eastAsia="ko-KR"/>
              </w:rPr>
              <w:t xml:space="preserve"> </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1C81B75A" w14:textId="5AAFBDB4" w:rsidR="005207B7" w:rsidRDefault="005207B7" w:rsidP="005207B7">
            <w:pPr>
              <w:pStyle w:val="CRCoverPage"/>
              <w:spacing w:after="0"/>
            </w:pPr>
            <w:r>
              <w:t xml:space="preserve">1. </w:t>
            </w:r>
            <w:r>
              <w:rPr>
                <w:rFonts w:cs="Arial"/>
                <w:lang w:eastAsia="ko-KR"/>
              </w:rPr>
              <w:t>P</w:t>
            </w:r>
            <w:r w:rsidRPr="00242218">
              <w:rPr>
                <w:rFonts w:cs="Arial"/>
                <w:lang w:eastAsia="ko-KR"/>
              </w:rPr>
              <w:t xml:space="preserve">rocedure to support role change in IUC where the UE performs operations of UE-A and UE-B together </w:t>
            </w:r>
            <w:r>
              <w:rPr>
                <w:rFonts w:cs="Arial"/>
                <w:lang w:eastAsia="ko-KR"/>
              </w:rPr>
              <w:t>is</w:t>
            </w:r>
            <w:r w:rsidRPr="00242218">
              <w:rPr>
                <w:rFonts w:cs="Arial"/>
                <w:lang w:eastAsia="ko-KR"/>
              </w:rPr>
              <w:t xml:space="preserve"> captured as a NOTE</w:t>
            </w:r>
            <w:r>
              <w:rPr>
                <w:rFonts w:cs="Arial"/>
                <w:lang w:eastAsia="ko-KR"/>
              </w:rPr>
              <w:t xml:space="preserve"> in 5.22.1.1</w:t>
            </w:r>
            <w:r w:rsidRPr="00106B45">
              <w:t>.</w:t>
            </w:r>
          </w:p>
          <w:p w14:paraId="2242417A" w14:textId="3763BCC8" w:rsidR="005275A3" w:rsidRDefault="005207B7" w:rsidP="005207B7">
            <w:pPr>
              <w:pStyle w:val="CRCoverPage"/>
              <w:spacing w:after="0"/>
              <w:rPr>
                <w:rFonts w:eastAsia="PMingLiU" w:cs="Arial"/>
                <w:lang w:eastAsia="zh-TW"/>
              </w:rPr>
            </w:pPr>
            <w:r>
              <w:rPr>
                <w:rFonts w:eastAsia="PMingLiU" w:cs="Arial"/>
                <w:lang w:eastAsia="zh-TW"/>
              </w:rPr>
              <w:t>2.</w:t>
            </w:r>
            <w:r>
              <w:t xml:space="preserve"> </w:t>
            </w:r>
            <w:r w:rsidRPr="00360184">
              <w:rPr>
                <w:rFonts w:eastAsia="PMingLiU" w:cs="Arial"/>
                <w:lang w:eastAsia="zh-TW"/>
              </w:rPr>
              <w:t xml:space="preserve">In 5.22.1.10.1, the IUC scheme 1 procedure </w:t>
            </w:r>
            <w:r>
              <w:rPr>
                <w:rFonts w:eastAsia="PMingLiU" w:cs="Arial"/>
                <w:lang w:eastAsia="zh-TW"/>
              </w:rPr>
              <w:t>is</w:t>
            </w:r>
            <w:r w:rsidRPr="00360184">
              <w:rPr>
                <w:rFonts w:eastAsia="PMingLiU" w:cs="Arial"/>
                <w:lang w:eastAsia="zh-TW"/>
              </w:rPr>
              <w:t xml:space="preserve"> modified based on the RAN1 agreement.</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23B77556" w:rsidR="00D61913" w:rsidRDefault="00CD7340">
            <w:pPr>
              <w:pStyle w:val="CRCoverPage"/>
              <w:spacing w:after="0"/>
              <w:ind w:leftChars="29" w:left="58"/>
              <w:rPr>
                <w:rFonts w:cs="Arial"/>
                <w:szCs w:val="18"/>
                <w:lang w:eastAsia="zh-CN"/>
              </w:rPr>
            </w:pPr>
            <w:r>
              <w:rPr>
                <w:lang w:eastAsia="ko-KR"/>
              </w:rPr>
              <w:t xml:space="preserve">NR </w:t>
            </w:r>
            <w:proofErr w:type="spellStart"/>
            <w:r>
              <w:rPr>
                <w:lang w:eastAsia="ko-KR"/>
              </w:rPr>
              <w:t>sidelink</w:t>
            </w:r>
            <w:proofErr w:type="spellEnd"/>
            <w:r>
              <w:rPr>
                <w:lang w:eastAsia="ko-KR"/>
              </w:rPr>
              <w:t xml:space="preserve"> </w:t>
            </w:r>
            <w:r w:rsidR="005207B7">
              <w:rPr>
                <w:lang w:eastAsia="ko-KR"/>
              </w:rPr>
              <w:t>IUC</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6E09FA93" w14:textId="77777777" w:rsidR="005207B7" w:rsidRDefault="005207B7" w:rsidP="005207B7">
            <w:pPr>
              <w:pStyle w:val="CRCoverPage"/>
              <w:spacing w:before="20" w:after="80"/>
            </w:pPr>
            <w:r>
              <w:rPr>
                <w:lang w:eastAsia="zh-CN"/>
              </w:rPr>
              <w:t xml:space="preserve">For change 1 and 2, </w:t>
            </w:r>
            <w:r>
              <w:t>if the network implements this CR but not the UE, there is no interoperability issue.</w:t>
            </w:r>
          </w:p>
          <w:p w14:paraId="0FDECEE5" w14:textId="77777777" w:rsidR="005207B7" w:rsidRDefault="005207B7" w:rsidP="005207B7">
            <w:pPr>
              <w:pStyle w:val="CRCoverPage"/>
              <w:spacing w:before="20" w:after="80"/>
            </w:pPr>
            <w:r>
              <w:rPr>
                <w:lang w:eastAsia="zh-CN"/>
              </w:rPr>
              <w:t>For change 1 and 2, i</w:t>
            </w:r>
            <w:r>
              <w:t>f the UE implements this CR but not the network, there is no interoperability issue.</w:t>
            </w:r>
          </w:p>
          <w:p w14:paraId="71B3D379" w14:textId="77777777" w:rsidR="005207B7" w:rsidRDefault="005207B7" w:rsidP="005207B7">
            <w:pPr>
              <w:pStyle w:val="CRCoverPage"/>
              <w:spacing w:after="0"/>
            </w:pPr>
            <w:r>
              <w:rPr>
                <w:lang w:eastAsia="zh-CN"/>
              </w:rPr>
              <w:t xml:space="preserve">For change 1, </w:t>
            </w:r>
            <w:r>
              <w:t xml:space="preserve">if one UE implements this CR but not the other UE, </w:t>
            </w:r>
            <w:r w:rsidRPr="00A0095D">
              <w:t xml:space="preserve">IUC </w:t>
            </w:r>
            <w:proofErr w:type="spellStart"/>
            <w:r w:rsidRPr="00A0095D">
              <w:t>behavior</w:t>
            </w:r>
            <w:proofErr w:type="spellEnd"/>
            <w:r w:rsidRPr="00A0095D">
              <w:t xml:space="preserve"> between UEs is inconsistent.</w:t>
            </w:r>
          </w:p>
          <w:p w14:paraId="6815A34C" w14:textId="1AC4B036" w:rsidR="00D61913" w:rsidRDefault="005207B7" w:rsidP="005207B7">
            <w:pPr>
              <w:pStyle w:val="CRCoverPage"/>
              <w:spacing w:after="0"/>
            </w:pPr>
            <w:r>
              <w:rPr>
                <w:lang w:eastAsia="zh-CN"/>
              </w:rPr>
              <w:t xml:space="preserve">For change 2, </w:t>
            </w:r>
            <w:r>
              <w:t>if one UE implements this CR but not the other UE, there is no interoperability issue.</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5EF2DB" w14:textId="77777777" w:rsidR="005207B7" w:rsidRDefault="005207B7" w:rsidP="005207B7">
            <w:pPr>
              <w:pStyle w:val="CRCoverPage"/>
              <w:spacing w:after="0"/>
            </w:pPr>
            <w:r>
              <w:t xml:space="preserve">1. </w:t>
            </w:r>
            <w:r>
              <w:rPr>
                <w:rFonts w:cs="Arial"/>
                <w:lang w:eastAsia="ko-KR"/>
              </w:rPr>
              <w:t>P</w:t>
            </w:r>
            <w:r w:rsidRPr="00242218">
              <w:rPr>
                <w:rFonts w:cs="Arial"/>
                <w:lang w:eastAsia="ko-KR"/>
              </w:rPr>
              <w:t xml:space="preserve">rocedure to support role change in IUC where the UE performs the operations of UE-A and UE-B together </w:t>
            </w:r>
            <w:r>
              <w:rPr>
                <w:rFonts w:cs="Arial"/>
                <w:lang w:eastAsia="ko-KR"/>
              </w:rPr>
              <w:t>is not supported</w:t>
            </w:r>
            <w:r w:rsidRPr="00540776">
              <w:t>.</w:t>
            </w:r>
          </w:p>
          <w:p w14:paraId="06AF1DF1" w14:textId="51978FA1" w:rsidR="00715E20" w:rsidRDefault="005207B7" w:rsidP="005207B7">
            <w:pPr>
              <w:pStyle w:val="CRCoverPage"/>
              <w:spacing w:after="0"/>
            </w:pPr>
            <w:r>
              <w:t>2. IUC schemen-1 procedure is not consistent between MAC and PHY.</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5763CA57" w:rsidR="00D61913" w:rsidRDefault="00CD7340" w:rsidP="005207B7">
            <w:pPr>
              <w:pStyle w:val="CRCoverPage"/>
              <w:spacing w:after="0"/>
            </w:pPr>
            <w:r>
              <w:rPr>
                <w:rFonts w:eastAsia="SimSun"/>
                <w:lang w:val="en-US" w:eastAsia="zh-CN"/>
              </w:rPr>
              <w:t>5.22.1.</w:t>
            </w:r>
            <w:r w:rsidR="005207B7">
              <w:rPr>
                <w:rFonts w:eastAsia="SimSun"/>
                <w:lang w:val="en-US" w:eastAsia="zh-CN"/>
              </w:rPr>
              <w:t>1, 5.22.1.10.1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494D4AC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4BDF0AA7" w:rsidR="00D61913" w:rsidRDefault="00AD7DAA">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4194682A" w:rsidR="00D61913" w:rsidRDefault="00CD7340" w:rsidP="005A1560">
            <w:pPr>
              <w:pStyle w:val="CRCoverPage"/>
              <w:spacing w:after="0"/>
              <w:ind w:left="99"/>
            </w:pPr>
            <w:r>
              <w:t>TS</w:t>
            </w:r>
            <w:r w:rsidR="00AD7DAA">
              <w:t>/TR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7921938C" w14:textId="77777777" w:rsidR="00561D02" w:rsidRPr="00782F5C" w:rsidRDefault="00561D02" w:rsidP="00561D02">
      <w:pPr>
        <w:pStyle w:val="4"/>
        <w:spacing w:line="240" w:lineRule="auto"/>
      </w:pPr>
      <w:bookmarkStart w:id="1" w:name="_Toc12569232"/>
      <w:bookmarkStart w:id="2" w:name="_Toc37296249"/>
      <w:bookmarkStart w:id="3" w:name="_Toc46490378"/>
      <w:bookmarkStart w:id="4" w:name="_Toc52752073"/>
      <w:bookmarkStart w:id="5" w:name="_Toc52796535"/>
      <w:bookmarkStart w:id="6" w:name="_Toc178200596"/>
      <w:bookmarkStart w:id="7" w:name="_Toc178200598"/>
      <w:r w:rsidRPr="00782F5C">
        <w:t>5.22.1.1</w:t>
      </w:r>
      <w:r w:rsidRPr="00782F5C">
        <w:tab/>
        <w:t>SL Grant reception and SCI transmission</w:t>
      </w:r>
      <w:bookmarkEnd w:id="1"/>
      <w:bookmarkEnd w:id="2"/>
      <w:bookmarkEnd w:id="3"/>
      <w:bookmarkEnd w:id="4"/>
      <w:bookmarkEnd w:id="5"/>
      <w:bookmarkEnd w:id="6"/>
    </w:p>
    <w:p w14:paraId="18264943" w14:textId="77777777" w:rsidR="00561D02" w:rsidRPr="00782F5C" w:rsidRDefault="00561D02" w:rsidP="00561D02">
      <w:pPr>
        <w:spacing w:line="240" w:lineRule="auto"/>
        <w:rPr>
          <w:lang w:eastAsia="ko-KR"/>
        </w:rPr>
      </w:pPr>
      <w:proofErr w:type="spellStart"/>
      <w:r w:rsidRPr="00782F5C">
        <w:rPr>
          <w:lang w:eastAsia="ko-KR"/>
        </w:rPr>
        <w:t>Sidelink</w:t>
      </w:r>
      <w:proofErr w:type="spellEnd"/>
      <w:r w:rsidRPr="00782F5C">
        <w:rPr>
          <w:lang w:eastAsia="ko-KR"/>
        </w:rPr>
        <w:t xml:space="preserve"> grant is received dynamically on the PDCCH, configured semi-persistently by RRC or autonomously selected by the MAC entity. The MAC entity may have a </w:t>
      </w:r>
      <w:proofErr w:type="spellStart"/>
      <w:r w:rsidRPr="00782F5C">
        <w:rPr>
          <w:lang w:eastAsia="ko-KR"/>
        </w:rPr>
        <w:t>sidelink</w:t>
      </w:r>
      <w:proofErr w:type="spellEnd"/>
      <w:r w:rsidRPr="00782F5C">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782F5C">
        <w:rPr>
          <w:lang w:eastAsia="ko-KR"/>
        </w:rPr>
        <w:t>sidelink</w:t>
      </w:r>
      <w:proofErr w:type="spellEnd"/>
      <w:r w:rsidRPr="00782F5C">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782F5C">
        <w:rPr>
          <w:lang w:eastAsia="ko-KR"/>
        </w:rPr>
        <w:t>sidelink</w:t>
      </w:r>
      <w:proofErr w:type="spellEnd"/>
      <w:r w:rsidRPr="00782F5C">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782F5C">
        <w:rPr>
          <w:lang w:eastAsia="ko-KR"/>
        </w:rPr>
        <w:t>sidelink</w:t>
      </w:r>
      <w:proofErr w:type="spellEnd"/>
      <w:r w:rsidRPr="00782F5C">
        <w:rPr>
          <w:lang w:eastAsia="ko-KR"/>
        </w:rPr>
        <w:t xml:space="preserve"> grant addressed to SL-CS-RNTI with NDI = 1 is considered as a dynamic </w:t>
      </w:r>
      <w:proofErr w:type="spellStart"/>
      <w:r w:rsidRPr="00782F5C">
        <w:rPr>
          <w:lang w:eastAsia="ko-KR"/>
        </w:rPr>
        <w:t>sidelink</w:t>
      </w:r>
      <w:proofErr w:type="spellEnd"/>
      <w:r w:rsidRPr="00782F5C">
        <w:rPr>
          <w:lang w:eastAsia="ko-KR"/>
        </w:rPr>
        <w:t xml:space="preserve"> grant. A </w:t>
      </w:r>
      <w:proofErr w:type="spellStart"/>
      <w:r w:rsidRPr="00782F5C">
        <w:rPr>
          <w:lang w:eastAsia="ko-KR"/>
        </w:rPr>
        <w:t>sidelink</w:t>
      </w:r>
      <w:proofErr w:type="spellEnd"/>
      <w:r w:rsidRPr="00782F5C">
        <w:rPr>
          <w:lang w:eastAsia="ko-KR"/>
        </w:rPr>
        <w:t xml:space="preserve"> grant addressed to SL-PRS-CS-RNTI with Activation/Release indication = 1 as in clause 7.3.1.4.3 in TS 38.212 [9] is considered as a dynamic </w:t>
      </w:r>
      <w:proofErr w:type="spellStart"/>
      <w:r w:rsidRPr="00782F5C">
        <w:rPr>
          <w:lang w:eastAsia="ko-KR"/>
        </w:rPr>
        <w:t>sidelink</w:t>
      </w:r>
      <w:proofErr w:type="spellEnd"/>
      <w:r w:rsidRPr="00782F5C">
        <w:rPr>
          <w:lang w:eastAsia="ko-KR"/>
        </w:rPr>
        <w:t xml:space="preserve"> grant</w:t>
      </w:r>
      <w:r w:rsidRPr="00782F5C">
        <w:rPr>
          <w:i/>
          <w:lang w:eastAsia="ko-KR"/>
        </w:rPr>
        <w:t>.</w:t>
      </w:r>
    </w:p>
    <w:p w14:paraId="0FD55C4B" w14:textId="77777777" w:rsidR="00561D02" w:rsidRPr="00782F5C" w:rsidRDefault="00561D02" w:rsidP="00561D02">
      <w:pPr>
        <w:spacing w:line="240" w:lineRule="auto"/>
        <w:rPr>
          <w:noProof/>
        </w:rPr>
      </w:pPr>
      <w:r w:rsidRPr="00782F5C">
        <w:rPr>
          <w:noProof/>
        </w:rPr>
        <w:t xml:space="preserve">If the MAC entity has been configured with Sidelink resource allocation mode 1 </w:t>
      </w:r>
      <w:r w:rsidRPr="00782F5C">
        <w:t xml:space="preserve">as indicated in TS 38.331 [5] or if the MAC entity has been configured with </w:t>
      </w:r>
      <w:proofErr w:type="spellStart"/>
      <w:r w:rsidRPr="00782F5C">
        <w:t>Sidelink</w:t>
      </w:r>
      <w:proofErr w:type="spellEnd"/>
      <w:r w:rsidRPr="00782F5C">
        <w:t xml:space="preserve"> resource allocation scheme 1 as indicated in TS 38.331 [5] and PDCCH is received for resource allocation on Shared SL-PRS resource pool</w:t>
      </w:r>
      <w:r w:rsidRPr="00782F5C">
        <w:rPr>
          <w:noProof/>
          <w:lang w:eastAsia="ko-KR"/>
        </w:rPr>
        <w:t>,</w:t>
      </w:r>
      <w:r w:rsidRPr="00782F5C">
        <w:rPr>
          <w:noProof/>
        </w:rPr>
        <w:t xml:space="preserve"> the MAC entity shall for each </w:t>
      </w:r>
      <w:r w:rsidRPr="00782F5C">
        <w:rPr>
          <w:noProof/>
          <w:lang w:eastAsia="ko-KR"/>
        </w:rPr>
        <w:t>PDCCH occasion</w:t>
      </w:r>
      <w:r w:rsidRPr="00782F5C">
        <w:rPr>
          <w:noProof/>
        </w:rPr>
        <w:t xml:space="preserve"> and for each grant received for this </w:t>
      </w:r>
      <w:r w:rsidRPr="00782F5C">
        <w:rPr>
          <w:noProof/>
          <w:lang w:eastAsia="ko-KR"/>
        </w:rPr>
        <w:t>PDCCH occasion</w:t>
      </w:r>
      <w:r w:rsidRPr="00782F5C">
        <w:rPr>
          <w:noProof/>
        </w:rPr>
        <w:t>:</w:t>
      </w:r>
    </w:p>
    <w:p w14:paraId="074271A1" w14:textId="77777777" w:rsidR="00561D02" w:rsidRPr="00782F5C" w:rsidRDefault="00561D02" w:rsidP="00561D02">
      <w:pPr>
        <w:pStyle w:val="B1"/>
        <w:spacing w:line="240" w:lineRule="auto"/>
        <w:rPr>
          <w:noProof/>
        </w:rPr>
      </w:pPr>
      <w:r w:rsidRPr="00782F5C">
        <w:rPr>
          <w:noProof/>
          <w:lang w:eastAsia="ko-KR"/>
        </w:rPr>
        <w:t>1&gt;</w:t>
      </w:r>
      <w:r w:rsidRPr="00782F5C">
        <w:rPr>
          <w:noProof/>
        </w:rPr>
        <w:tab/>
        <w:t>if a sidelink grant has been received on the PDCCH for the MAC entity's SL-RNTI:</w:t>
      </w:r>
    </w:p>
    <w:p w14:paraId="1B0DF2CD" w14:textId="77777777" w:rsidR="00561D02" w:rsidRPr="00782F5C" w:rsidRDefault="00561D02" w:rsidP="00561D02">
      <w:pPr>
        <w:pStyle w:val="B2"/>
        <w:spacing w:line="240" w:lineRule="auto"/>
        <w:rPr>
          <w:noProof/>
        </w:rPr>
      </w:pPr>
      <w:r w:rsidRPr="00782F5C">
        <w:rPr>
          <w:noProof/>
          <w:lang w:eastAsia="ko-KR"/>
        </w:rPr>
        <w:t>2&gt;</w:t>
      </w:r>
      <w:r w:rsidRPr="00782F5C">
        <w:rPr>
          <w:noProof/>
          <w:lang w:eastAsia="ko-KR"/>
        </w:rPr>
        <w:tab/>
        <w:t xml:space="preserve">if </w:t>
      </w:r>
      <w:r w:rsidRPr="00782F5C">
        <w:rPr>
          <w:noProof/>
        </w:rPr>
        <w:t>the NDI received on the PDCCH has not been toggled compared to the value in the previously received HARQ information for the HARQ Process ID:</w:t>
      </w:r>
    </w:p>
    <w:p w14:paraId="012856A0" w14:textId="77777777" w:rsidR="00561D02" w:rsidRPr="00782F5C" w:rsidRDefault="00561D02" w:rsidP="00561D02">
      <w:pPr>
        <w:pStyle w:val="B3"/>
        <w:spacing w:line="240" w:lineRule="auto"/>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 </w:t>
      </w:r>
      <w:r w:rsidRPr="00782F5C">
        <w:rPr>
          <w:noProof/>
        </w:rPr>
        <w:t>for the corresponding Sidelink process</w:t>
      </w:r>
      <w:r w:rsidRPr="00782F5C">
        <w:rPr>
          <w:noProof/>
          <w:lang w:eastAsia="ko-KR"/>
        </w:rPr>
        <w:t xml:space="preserve"> according to </w:t>
      </w:r>
      <w:r w:rsidRPr="00782F5C">
        <w:t>clause 8.1.2</w:t>
      </w:r>
      <w:r w:rsidRPr="00782F5C">
        <w:rPr>
          <w:noProof/>
          <w:lang w:eastAsia="ko-KR"/>
        </w:rPr>
        <w:t xml:space="preserve"> of TS 38.214 [7]</w:t>
      </w:r>
      <w:r w:rsidRPr="00782F5C">
        <w:rPr>
          <w:lang w:eastAsia="ko-KR"/>
        </w:rPr>
        <w:t xml:space="preserve"> and SL-PRS according to clause 8.1.4 of TS 38.214 [7]</w:t>
      </w:r>
      <w:r w:rsidRPr="00782F5C">
        <w:rPr>
          <w:noProof/>
          <w:lang w:eastAsia="ko-KR"/>
        </w:rPr>
        <w:t>.</w:t>
      </w:r>
    </w:p>
    <w:p w14:paraId="038FFBCA" w14:textId="77777777" w:rsidR="00561D02" w:rsidRPr="00782F5C" w:rsidRDefault="00561D02" w:rsidP="00561D02">
      <w:pPr>
        <w:pStyle w:val="B2"/>
        <w:spacing w:line="240" w:lineRule="auto"/>
        <w:rPr>
          <w:rFonts w:eastAsia="맑은 고딕"/>
          <w:noProof/>
          <w:lang w:eastAsia="ko-KR"/>
        </w:rPr>
      </w:pPr>
      <w:r w:rsidRPr="00782F5C">
        <w:rPr>
          <w:rFonts w:eastAsia="맑은 고딕"/>
          <w:noProof/>
          <w:lang w:eastAsia="ko-KR"/>
        </w:rPr>
        <w:t>2&gt;</w:t>
      </w:r>
      <w:r w:rsidRPr="00782F5C">
        <w:rPr>
          <w:rFonts w:eastAsia="맑은 고딕"/>
          <w:noProof/>
          <w:lang w:eastAsia="ko-KR"/>
        </w:rPr>
        <w:tab/>
        <w:t>else:</w:t>
      </w:r>
    </w:p>
    <w:p w14:paraId="45BB28AF" w14:textId="77777777" w:rsidR="00561D02" w:rsidRPr="00782F5C" w:rsidRDefault="00561D02" w:rsidP="00561D02">
      <w:pPr>
        <w:pStyle w:val="B3"/>
        <w:spacing w:line="240" w:lineRule="auto"/>
        <w:rPr>
          <w:noProof/>
          <w:lang w:eastAsia="ko-KR"/>
        </w:rPr>
      </w:pPr>
      <w:r w:rsidRPr="00782F5C">
        <w:rPr>
          <w:noProof/>
          <w:lang w:eastAsia="ko-KR"/>
        </w:rPr>
        <w:t>3&gt;</w:t>
      </w:r>
      <w:r w:rsidRPr="00782F5C">
        <w:rPr>
          <w:noProof/>
          <w:lang w:eastAsia="ko-KR"/>
        </w:rPr>
        <w:tab/>
        <w:t xml:space="preserve">use the received sidelink grant to determine PSCCH duration(s) and PSSCH duration(s) </w:t>
      </w:r>
      <w:r w:rsidRPr="00782F5C">
        <w:rPr>
          <w:lang w:eastAsia="ko-KR"/>
        </w:rPr>
        <w:t>and SL-PRS transmission occasion(s), if available,</w:t>
      </w:r>
      <w:r w:rsidRPr="00782F5C">
        <w:rPr>
          <w:noProof/>
          <w:lang w:eastAsia="ko-KR"/>
        </w:rPr>
        <w:t xml:space="preserve"> for initial transmission and, if available,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38149EAB" w14:textId="77777777" w:rsidR="00561D02" w:rsidRPr="00782F5C" w:rsidRDefault="00561D02" w:rsidP="00561D02">
      <w:pPr>
        <w:pStyle w:val="NO"/>
        <w:spacing w:line="240" w:lineRule="auto"/>
        <w:rPr>
          <w:rFonts w:eastAsia="DengXian"/>
          <w:lang w:eastAsia="zh-CN"/>
        </w:rPr>
      </w:pPr>
      <w:r w:rsidRPr="00782F5C">
        <w:rPr>
          <w:rFonts w:eastAsia="DengXian"/>
          <w:lang w:eastAsia="zh-CN"/>
        </w:rPr>
        <w:t>NOTE 0:</w:t>
      </w:r>
      <w:r w:rsidRPr="00782F5C">
        <w:rPr>
          <w:rFonts w:eastAsia="DengXian"/>
          <w:lang w:eastAsia="zh-CN"/>
        </w:rPr>
        <w:tab/>
        <w:t>When SL-PRS is transmitted on Shared SL-PRS resource pool, the PSSCH duration(s) and SL-PRS transmission occasion(s) are determined only after the LCP procedure in clause 5.22.1.4.1.</w:t>
      </w:r>
    </w:p>
    <w:p w14:paraId="0A17DF97" w14:textId="77777777" w:rsidR="00561D02" w:rsidRPr="00782F5C" w:rsidRDefault="00561D02" w:rsidP="00561D02">
      <w:pPr>
        <w:pStyle w:val="B1"/>
        <w:spacing w:line="240" w:lineRule="auto"/>
        <w:rPr>
          <w:noProof/>
        </w:rPr>
      </w:pPr>
      <w:r w:rsidRPr="00782F5C">
        <w:rPr>
          <w:noProof/>
          <w:lang w:eastAsia="ko-KR"/>
        </w:rPr>
        <w:t>1&gt;</w:t>
      </w:r>
      <w:r w:rsidRPr="00782F5C">
        <w:rPr>
          <w:noProof/>
        </w:rPr>
        <w:tab/>
        <w:t xml:space="preserve">else if a sidelink grant has been received on the PDCCH for the MAC entity's </w:t>
      </w:r>
      <w:r w:rsidRPr="00782F5C">
        <w:rPr>
          <w:noProof/>
          <w:lang w:eastAsia="ko-KR"/>
        </w:rPr>
        <w:t>SL-CS-RNTI</w:t>
      </w:r>
      <w:r w:rsidRPr="00782F5C">
        <w:rPr>
          <w:noProof/>
        </w:rPr>
        <w:t>:</w:t>
      </w:r>
    </w:p>
    <w:p w14:paraId="50E952AF" w14:textId="77777777" w:rsidR="00561D02" w:rsidRPr="00782F5C" w:rsidRDefault="00561D02" w:rsidP="00561D02">
      <w:pPr>
        <w:pStyle w:val="B2"/>
        <w:spacing w:line="240" w:lineRule="auto"/>
        <w:rPr>
          <w:noProof/>
          <w:lang w:eastAsia="ko-KR"/>
        </w:rPr>
      </w:pPr>
      <w:r w:rsidRPr="00782F5C">
        <w:rPr>
          <w:noProof/>
          <w:lang w:eastAsia="ko-KR"/>
        </w:rPr>
        <w:t>2&gt;</w:t>
      </w:r>
      <w:r w:rsidRPr="00782F5C">
        <w:rPr>
          <w:noProof/>
          <w:lang w:eastAsia="ko-KR"/>
        </w:rPr>
        <w:tab/>
        <w:t xml:space="preserve">if </w:t>
      </w:r>
      <w:r w:rsidRPr="00782F5C">
        <w:rPr>
          <w:noProof/>
        </w:rPr>
        <w:t xml:space="preserve">PDCCH </w:t>
      </w:r>
      <w:r w:rsidRPr="00782F5C">
        <w:t>contents</w:t>
      </w:r>
      <w:r w:rsidRPr="00782F5C">
        <w:rPr>
          <w:noProof/>
        </w:rPr>
        <w:t xml:space="preserve"> indicate </w:t>
      </w:r>
      <w:r w:rsidRPr="00782F5C">
        <w:rPr>
          <w:noProof/>
          <w:lang w:eastAsia="ko-KR"/>
        </w:rPr>
        <w:t xml:space="preserve">retransmission(s) for the identified HARQ process ID that has been set for an activated configured sidelink grant identified by </w:t>
      </w:r>
      <w:r w:rsidRPr="00782F5C">
        <w:rPr>
          <w:i/>
          <w:noProof/>
          <w:lang w:eastAsia="ko-KR"/>
        </w:rPr>
        <w:t>sl-ConfigIndexCG</w:t>
      </w:r>
      <w:r w:rsidRPr="00782F5C">
        <w:rPr>
          <w:noProof/>
          <w:lang w:eastAsia="ko-KR"/>
        </w:rPr>
        <w:t>:</w:t>
      </w:r>
    </w:p>
    <w:p w14:paraId="2215F192" w14:textId="77777777" w:rsidR="00561D02" w:rsidRPr="00782F5C" w:rsidRDefault="00561D02" w:rsidP="00561D02">
      <w:pPr>
        <w:pStyle w:val="B3"/>
        <w:spacing w:line="240" w:lineRule="auto"/>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3EE13A64" w14:textId="77777777" w:rsidR="00561D02" w:rsidRPr="00782F5C" w:rsidRDefault="00561D02" w:rsidP="00561D02">
      <w:pPr>
        <w:pStyle w:val="B2"/>
        <w:spacing w:line="240" w:lineRule="auto"/>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deactivation for a configured sidelink grant:</w:t>
      </w:r>
    </w:p>
    <w:p w14:paraId="6189EBB0" w14:textId="77777777" w:rsidR="00561D02" w:rsidRPr="00782F5C" w:rsidRDefault="00561D02" w:rsidP="00561D02">
      <w:pPr>
        <w:pStyle w:val="B3"/>
        <w:spacing w:line="240" w:lineRule="auto"/>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0323A538" w14:textId="77777777" w:rsidR="00561D02" w:rsidRPr="00782F5C" w:rsidRDefault="00561D02" w:rsidP="00561D02">
      <w:pPr>
        <w:pStyle w:val="B2"/>
        <w:spacing w:line="240" w:lineRule="auto"/>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activation for a configured sidelink grant:</w:t>
      </w:r>
    </w:p>
    <w:p w14:paraId="09860680" w14:textId="77777777" w:rsidR="00561D02" w:rsidRPr="00782F5C" w:rsidRDefault="00561D02" w:rsidP="00561D02">
      <w:pPr>
        <w:pStyle w:val="B3"/>
        <w:spacing w:line="240" w:lineRule="auto"/>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75B415F8" w14:textId="77777777" w:rsidR="00561D02" w:rsidRPr="00782F5C" w:rsidRDefault="00561D02" w:rsidP="00561D02">
      <w:pPr>
        <w:pStyle w:val="B3"/>
        <w:spacing w:line="240" w:lineRule="auto"/>
        <w:rPr>
          <w:noProof/>
          <w:lang w:eastAsia="ko-KR"/>
        </w:rPr>
      </w:pPr>
      <w:r w:rsidRPr="00782F5C">
        <w:rPr>
          <w:noProof/>
          <w:lang w:eastAsia="ko-KR"/>
        </w:rPr>
        <w:t>3&gt;</w:t>
      </w:r>
      <w:r w:rsidRPr="00782F5C">
        <w:rPr>
          <w:noProof/>
          <w:lang w:eastAsia="ko-KR"/>
        </w:rPr>
        <w:tab/>
        <w:t>store the configured sidelink grant;</w:t>
      </w:r>
    </w:p>
    <w:p w14:paraId="18BBC824" w14:textId="77777777" w:rsidR="00561D02" w:rsidRPr="00782F5C" w:rsidRDefault="00561D02" w:rsidP="00561D02">
      <w:pPr>
        <w:pStyle w:val="B3"/>
        <w:spacing w:line="240" w:lineRule="auto"/>
      </w:pPr>
      <w:r w:rsidRPr="00782F5C">
        <w:rPr>
          <w:noProof/>
          <w:lang w:eastAsia="ko-KR"/>
        </w:rPr>
        <w:t>3&gt;</w:t>
      </w:r>
      <w:r w:rsidRPr="00782F5C">
        <w:rPr>
          <w:noProof/>
          <w:lang w:eastAsia="ko-KR"/>
        </w:rPr>
        <w:tab/>
        <w:t xml:space="preserve">initialise or re-initialise the configured sidelink grant to determine the set of PSCCH durations and the set of PSSCH durations for transmissions of multiple MAC PDUs according to </w:t>
      </w:r>
      <w:r w:rsidRPr="00782F5C">
        <w:t>clause 8.1.2 of TS 38.214 [7] and the set of SL-PRS transmission occasions for transmission of multiple SL-PRS according to clause of 8.2.4 of TS 38.214 [7], if available.</w:t>
      </w:r>
    </w:p>
    <w:p w14:paraId="76F9DDC6" w14:textId="77777777" w:rsidR="00561D02" w:rsidRPr="00782F5C" w:rsidRDefault="00561D02" w:rsidP="00561D02">
      <w:pPr>
        <w:pStyle w:val="B1"/>
        <w:spacing w:line="240" w:lineRule="auto"/>
      </w:pPr>
      <w:r w:rsidRPr="00782F5C">
        <w:lastRenderedPageBreak/>
        <w:t>1&gt;</w:t>
      </w:r>
      <w:r w:rsidRPr="00782F5C">
        <w:tab/>
        <w:t>if a</w:t>
      </w:r>
      <w:r w:rsidRPr="00782F5C">
        <w:rPr>
          <w:noProof/>
          <w:lang w:eastAsia="ko-KR"/>
        </w:rPr>
        <w:t xml:space="preserve"> dynamic </w:t>
      </w:r>
      <w:proofErr w:type="spellStart"/>
      <w:r w:rsidRPr="00782F5C">
        <w:t>sidelink</w:t>
      </w:r>
      <w:proofErr w:type="spellEnd"/>
      <w:r w:rsidRPr="00782F5C">
        <w:t xml:space="preserve"> grant is available for retransmission(s) of a MAC PDU which has been positively acknowledged as specified in clause 5.22.1.3.1a:</w:t>
      </w:r>
    </w:p>
    <w:p w14:paraId="6ABDE6D2" w14:textId="77777777" w:rsidR="00561D02" w:rsidRPr="00782F5C" w:rsidRDefault="00561D02" w:rsidP="00561D02">
      <w:pPr>
        <w:pStyle w:val="B2"/>
        <w:spacing w:line="240" w:lineRule="auto"/>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w:t>
      </w:r>
      <w:proofErr w:type="spellStart"/>
      <w:r w:rsidRPr="00782F5C">
        <w:t>sidelink</w:t>
      </w:r>
      <w:proofErr w:type="spellEnd"/>
      <w:r w:rsidRPr="00782F5C">
        <w:t xml:space="preserve"> grant.</w:t>
      </w:r>
    </w:p>
    <w:p w14:paraId="124CE3BA" w14:textId="77777777" w:rsidR="00561D02" w:rsidRPr="00782F5C" w:rsidRDefault="00561D02" w:rsidP="00561D02">
      <w:pPr>
        <w:spacing w:line="240" w:lineRule="auto"/>
      </w:pPr>
      <w:r w:rsidRPr="00782F5C">
        <w:t xml:space="preserve">If the MAC entity has been configured with </w:t>
      </w:r>
      <w:proofErr w:type="spellStart"/>
      <w:r w:rsidRPr="00782F5C">
        <w:t>Sidelink</w:t>
      </w:r>
      <w:proofErr w:type="spellEnd"/>
      <w:r w:rsidRPr="00782F5C">
        <w:t xml:space="preserve"> resource allocation scheme 1 as in TS 38.331 [5] and PDCCH is received for resource allocation on Dedicated SL-PRS resource pool</w:t>
      </w:r>
      <w:r w:rsidRPr="00782F5C">
        <w:rPr>
          <w:lang w:eastAsia="ko-KR"/>
        </w:rPr>
        <w:t>,</w:t>
      </w:r>
      <w:r w:rsidRPr="00782F5C">
        <w:t xml:space="preserve"> the MAC entity shall for each </w:t>
      </w:r>
      <w:r w:rsidRPr="00782F5C">
        <w:rPr>
          <w:lang w:eastAsia="ko-KR"/>
        </w:rPr>
        <w:t>PDCCH occasion</w:t>
      </w:r>
      <w:r w:rsidRPr="00782F5C">
        <w:t>:</w:t>
      </w:r>
    </w:p>
    <w:p w14:paraId="2AC91D74" w14:textId="77777777" w:rsidR="00561D02" w:rsidRPr="00782F5C" w:rsidRDefault="00561D02" w:rsidP="00561D0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 xml:space="preserve">if a </w:t>
      </w:r>
      <w:proofErr w:type="spellStart"/>
      <w:r w:rsidRPr="00782F5C">
        <w:rPr>
          <w:rFonts w:eastAsia="DengXian"/>
          <w:lang w:eastAsia="zh-CN"/>
        </w:rPr>
        <w:t>sidelink</w:t>
      </w:r>
      <w:proofErr w:type="spellEnd"/>
      <w:r w:rsidRPr="00782F5C">
        <w:rPr>
          <w:rFonts w:eastAsia="DengXian"/>
          <w:lang w:eastAsia="zh-CN"/>
        </w:rPr>
        <w:t xml:space="preserve"> grant has been received on the PDCCH for the MAC entity's SL-PRS-RNTI: (i.e., dynamic grant)</w:t>
      </w:r>
    </w:p>
    <w:p w14:paraId="007BBE8A" w14:textId="77777777" w:rsidR="00561D02" w:rsidRPr="00782F5C" w:rsidRDefault="00561D02" w:rsidP="00561D0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 xml:space="preserve">use the received </w:t>
      </w:r>
      <w:proofErr w:type="spellStart"/>
      <w:r w:rsidRPr="00782F5C">
        <w:rPr>
          <w:rFonts w:eastAsia="DengXian"/>
          <w:lang w:eastAsia="zh-CN"/>
        </w:rPr>
        <w:t>sidelink</w:t>
      </w:r>
      <w:proofErr w:type="spellEnd"/>
      <w:r w:rsidRPr="00782F5C">
        <w:rPr>
          <w:rFonts w:eastAsia="DengXian"/>
          <w:lang w:eastAsia="zh-CN"/>
        </w:rPr>
        <w:t xml:space="preserve"> grant to determine the PSCCH duration(s) and the corresponding SL-PRS occasion(s) for the transmission of SL-PRS.</w:t>
      </w:r>
    </w:p>
    <w:p w14:paraId="26496DFB" w14:textId="77777777" w:rsidR="00561D02" w:rsidRPr="00782F5C" w:rsidRDefault="00561D02" w:rsidP="00561D0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 xml:space="preserve">else if a </w:t>
      </w:r>
      <w:proofErr w:type="spellStart"/>
      <w:r w:rsidRPr="00782F5C">
        <w:rPr>
          <w:rFonts w:eastAsia="DengXian"/>
          <w:lang w:eastAsia="zh-CN"/>
        </w:rPr>
        <w:t>sidelink</w:t>
      </w:r>
      <w:proofErr w:type="spellEnd"/>
      <w:r w:rsidRPr="00782F5C">
        <w:rPr>
          <w:rFonts w:eastAsia="DengXian"/>
          <w:lang w:eastAsia="zh-CN"/>
        </w:rPr>
        <w:t xml:space="preserve"> grant has been received on the PDCCH for MAC entity's SL-PRS-CS-RNTI: (i.e., configured </w:t>
      </w:r>
      <w:proofErr w:type="spellStart"/>
      <w:r w:rsidRPr="00782F5C">
        <w:rPr>
          <w:rFonts w:eastAsia="DengXian"/>
          <w:lang w:eastAsia="zh-CN"/>
        </w:rPr>
        <w:t>sidelink</w:t>
      </w:r>
      <w:proofErr w:type="spellEnd"/>
      <w:r w:rsidRPr="00782F5C">
        <w:rPr>
          <w:rFonts w:eastAsia="DengXian"/>
          <w:lang w:eastAsia="zh-CN"/>
        </w:rPr>
        <w:t xml:space="preserve"> grant type 2)</w:t>
      </w:r>
    </w:p>
    <w:p w14:paraId="6A0CF25A" w14:textId="77777777" w:rsidR="00561D02" w:rsidRPr="00782F5C" w:rsidRDefault="00561D02" w:rsidP="00561D0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 xml:space="preserve">if the PDCCH content indicates the configured grant Type 2 activation for a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0DBA4692" w14:textId="77777777" w:rsidR="00561D02" w:rsidRPr="00782F5C" w:rsidRDefault="00561D02" w:rsidP="00561D0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 xml:space="preserve">store the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3E31FEFE" w14:textId="77777777" w:rsidR="00561D02" w:rsidRPr="00782F5C" w:rsidRDefault="00561D02" w:rsidP="00561D0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 xml:space="preserve">trigger configured grant confirmation for the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1F1039B5" w14:textId="77777777" w:rsidR="00561D02" w:rsidRPr="00782F5C" w:rsidRDefault="00561D02" w:rsidP="00561D0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r>
      <w:proofErr w:type="spellStart"/>
      <w:r w:rsidRPr="00782F5C">
        <w:rPr>
          <w:rFonts w:eastAsia="DengXian"/>
          <w:lang w:eastAsia="zh-CN"/>
        </w:rPr>
        <w:t>initialise</w:t>
      </w:r>
      <w:proofErr w:type="spellEnd"/>
      <w:r w:rsidRPr="00782F5C">
        <w:rPr>
          <w:rFonts w:eastAsia="DengXian"/>
          <w:lang w:eastAsia="zh-CN"/>
        </w:rPr>
        <w:t xml:space="preserve"> or re-</w:t>
      </w:r>
      <w:proofErr w:type="spellStart"/>
      <w:r w:rsidRPr="00782F5C">
        <w:rPr>
          <w:rFonts w:eastAsia="DengXian"/>
          <w:lang w:eastAsia="zh-CN"/>
        </w:rPr>
        <w:t>initialise</w:t>
      </w:r>
      <w:proofErr w:type="spellEnd"/>
      <w:r w:rsidRPr="00782F5C">
        <w:rPr>
          <w:rFonts w:eastAsia="DengXian"/>
          <w:lang w:eastAsia="zh-CN"/>
        </w:rPr>
        <w:t xml:space="preserve"> the configured </w:t>
      </w:r>
      <w:proofErr w:type="spellStart"/>
      <w:r w:rsidRPr="00782F5C">
        <w:rPr>
          <w:rFonts w:eastAsia="DengXian"/>
          <w:lang w:eastAsia="zh-CN"/>
        </w:rPr>
        <w:t>sidelink</w:t>
      </w:r>
      <w:proofErr w:type="spellEnd"/>
      <w:r w:rsidRPr="00782F5C">
        <w:rPr>
          <w:rFonts w:eastAsia="DengXian"/>
          <w:lang w:eastAsia="zh-CN"/>
        </w:rPr>
        <w:t xml:space="preserve"> grant to determine the set of PSCCH duration(s) and the corresponding SL-PRS occasion for the transmission of SL-PRS.</w:t>
      </w:r>
    </w:p>
    <w:p w14:paraId="4C8289A7" w14:textId="77777777" w:rsidR="00561D02" w:rsidRPr="00782F5C" w:rsidRDefault="00561D02" w:rsidP="00561D0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 xml:space="preserve">else if the PDCCH content indicates the configured Type 2 deactivation for a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46E7AEA6" w14:textId="77777777" w:rsidR="00561D02" w:rsidRPr="00782F5C" w:rsidRDefault="00561D02" w:rsidP="00561D0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 xml:space="preserve">trigger configured grant confirmation for the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4123EE1F" w14:textId="77777777" w:rsidR="00561D02" w:rsidRPr="00782F5C" w:rsidRDefault="00561D02" w:rsidP="00561D02">
      <w:pPr>
        <w:spacing w:line="240" w:lineRule="auto"/>
      </w:pPr>
      <w:r w:rsidRPr="00782F5C">
        <w:rPr>
          <w:noProof/>
        </w:rPr>
        <w:t xml:space="preserve">If </w:t>
      </w:r>
      <w:r w:rsidRPr="00782F5C">
        <w:t xml:space="preserve">the MAC entity has been configured </w:t>
      </w:r>
      <w:r w:rsidRPr="00782F5C">
        <w:rPr>
          <w:noProof/>
        </w:rPr>
        <w:t xml:space="preserve">with Sidelink resource allocation mode 2 </w:t>
      </w:r>
      <w:r w:rsidRPr="00782F5C">
        <w:t xml:space="preserve">to transmit or </w:t>
      </w:r>
      <w:proofErr w:type="spellStart"/>
      <w:r w:rsidRPr="00782F5C">
        <w:t>Sidelink</w:t>
      </w:r>
      <w:proofErr w:type="spellEnd"/>
      <w:r w:rsidRPr="00782F5C">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782F5C">
        <w:t>Sidelink</w:t>
      </w:r>
      <w:proofErr w:type="spellEnd"/>
      <w:r w:rsidRPr="00782F5C">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782F5C">
        <w:t>Sidelink</w:t>
      </w:r>
      <w:proofErr w:type="spellEnd"/>
      <w:r w:rsidRPr="00782F5C">
        <w:t xml:space="preserve"> process:</w:t>
      </w:r>
    </w:p>
    <w:p w14:paraId="1A72F09C" w14:textId="77777777" w:rsidR="00561D02" w:rsidRPr="00782F5C" w:rsidRDefault="00561D02" w:rsidP="00561D02">
      <w:pPr>
        <w:pStyle w:val="NO"/>
        <w:spacing w:line="240" w:lineRule="auto"/>
        <w:rPr>
          <w:rFonts w:eastAsia="DengXian"/>
          <w:lang w:eastAsia="zh-CN"/>
        </w:rPr>
      </w:pPr>
      <w:r w:rsidRPr="00782F5C">
        <w:rPr>
          <w:rFonts w:eastAsia="DengXian"/>
          <w:lang w:eastAsia="zh-CN"/>
        </w:rPr>
        <w:t>NOTE 0A:</w:t>
      </w:r>
      <w:r w:rsidRPr="00782F5C">
        <w:rPr>
          <w:rFonts w:eastAsia="DengXian"/>
          <w:lang w:eastAsia="zh-CN"/>
        </w:rPr>
        <w:tab/>
        <w:t xml:space="preserve">For SL-PRS transmission by </w:t>
      </w:r>
      <w:proofErr w:type="spellStart"/>
      <w:r w:rsidRPr="00782F5C">
        <w:rPr>
          <w:rFonts w:eastAsia="DengXian"/>
          <w:lang w:eastAsia="zh-CN"/>
        </w:rPr>
        <w:t>Sidelink</w:t>
      </w:r>
      <w:proofErr w:type="spellEnd"/>
      <w:r w:rsidRPr="00782F5C">
        <w:rPr>
          <w:rFonts w:eastAsia="DengXian"/>
          <w:lang w:eastAsia="zh-CN"/>
        </w:rPr>
        <w:t xml:space="preserve"> resource allocation scheme 2 on Dedicated SL-PRS resource pool, partial sensing is not supported.</w:t>
      </w:r>
    </w:p>
    <w:p w14:paraId="46853FE0" w14:textId="77777777" w:rsidR="00561D02" w:rsidRPr="00782F5C" w:rsidRDefault="00561D02" w:rsidP="00561D02">
      <w:pPr>
        <w:pStyle w:val="NO"/>
        <w:spacing w:line="240" w:lineRule="auto"/>
      </w:pPr>
      <w:r w:rsidRPr="00782F5C">
        <w:t>NOTE 1:</w:t>
      </w:r>
      <w:r w:rsidRPr="00782F5C">
        <w:tab/>
        <w:t xml:space="preserve">If the MAC entity is configured with </w:t>
      </w:r>
      <w:proofErr w:type="spellStart"/>
      <w:r w:rsidRPr="00782F5C">
        <w:t>Sidelink</w:t>
      </w:r>
      <w:proofErr w:type="spellEnd"/>
      <w:r w:rsidRPr="00782F5C">
        <w:t xml:space="preserve"> resource allocation mode 2 or </w:t>
      </w:r>
      <w:proofErr w:type="spellStart"/>
      <w:r w:rsidRPr="00782F5C">
        <w:t>Sidelink</w:t>
      </w:r>
      <w:proofErr w:type="spellEnd"/>
      <w:r w:rsidRPr="00782F5C">
        <w:t xml:space="preserve"> resource allocation scheme 2 to transmit using a pool of resources in one carrier as indicated in TS 38.331 [5] or TS 36.331 [21]; Or if the MAC entity is configured with </w:t>
      </w:r>
      <w:proofErr w:type="spellStart"/>
      <w:r w:rsidRPr="00782F5C">
        <w:t>Sidelink</w:t>
      </w:r>
      <w:proofErr w:type="spellEnd"/>
      <w:r w:rsidRPr="00782F5C">
        <w:t xml:space="preserve"> resource allocation mode 2 transmit using pools of resources in multiple carriers as indicated in TS 38.331 [5], the MAC entity can create a selected </w:t>
      </w:r>
      <w:proofErr w:type="spellStart"/>
      <w:r w:rsidRPr="00782F5C">
        <w:t>sidelink</w:t>
      </w:r>
      <w:proofErr w:type="spellEnd"/>
      <w:r w:rsidRPr="00782F5C">
        <w:t xml:space="preserve"> grant on the pool of resources based on random selection, </w:t>
      </w:r>
      <w:r w:rsidRPr="00782F5C">
        <w:rPr>
          <w:lang w:eastAsia="ko-KR"/>
        </w:rPr>
        <w:t>or partial sensing,</w:t>
      </w:r>
      <w:r w:rsidRPr="00782F5C">
        <w:t xml:space="preserve"> or full sensing only after releasing configured </w:t>
      </w:r>
      <w:proofErr w:type="spellStart"/>
      <w:r w:rsidRPr="00782F5C">
        <w:t>sidelink</w:t>
      </w:r>
      <w:proofErr w:type="spellEnd"/>
      <w:r w:rsidRPr="00782F5C">
        <w:t xml:space="preserve"> grant(s), if any.</w:t>
      </w:r>
    </w:p>
    <w:p w14:paraId="00F05EDA" w14:textId="77777777" w:rsidR="00561D02" w:rsidRPr="00782F5C" w:rsidRDefault="00561D02" w:rsidP="00561D02">
      <w:pPr>
        <w:pStyle w:val="NO"/>
        <w:spacing w:line="240" w:lineRule="auto"/>
        <w:rPr>
          <w:noProof/>
        </w:rPr>
      </w:pPr>
      <w:r w:rsidRPr="00782F5C">
        <w:rPr>
          <w:noProof/>
        </w:rPr>
        <w:t>NOTE 2:</w:t>
      </w:r>
      <w:r w:rsidRPr="00782F5C">
        <w:rPr>
          <w:noProof/>
        </w:rPr>
        <w:tab/>
        <w:t>F</w:t>
      </w:r>
      <w:r w:rsidRPr="00782F5C">
        <w:t xml:space="preserve">or each carrier configured by upper layers associated with the concerned </w:t>
      </w:r>
      <w:proofErr w:type="spellStart"/>
      <w:r w:rsidRPr="00782F5C">
        <w:t>sidelink</w:t>
      </w:r>
      <w:proofErr w:type="spellEnd"/>
      <w:r w:rsidRPr="00782F5C">
        <w:t xml:space="preserve"> logical channel, </w:t>
      </w:r>
      <w:r w:rsidRPr="00782F5C">
        <w:rPr>
          <w:noProof/>
        </w:rPr>
        <w:t xml:space="preserve">the MAC entity expects that PSFCH is always configured by RRC for at least one pool of resources in </w:t>
      </w:r>
      <w:proofErr w:type="spellStart"/>
      <w:r w:rsidRPr="00782F5C">
        <w:rPr>
          <w:i/>
        </w:rPr>
        <w:t>sl-TxPoolSelectedNormal</w:t>
      </w:r>
      <w:proofErr w:type="spellEnd"/>
      <w:r w:rsidRPr="00782F5C">
        <w:t xml:space="preserve"> and for the resource pool in </w:t>
      </w:r>
      <w:proofErr w:type="spellStart"/>
      <w:r w:rsidRPr="00782F5C">
        <w:rPr>
          <w:i/>
        </w:rPr>
        <w:t>sl-TxPoolExceptional</w:t>
      </w:r>
      <w:proofErr w:type="spellEnd"/>
      <w:r w:rsidRPr="00782F5C">
        <w:t xml:space="preserve"> in</w:t>
      </w:r>
      <w:r w:rsidRPr="00782F5C">
        <w:rPr>
          <w:noProof/>
        </w:rPr>
        <w:t xml:space="preserve"> case that at least a logical channel configured with </w:t>
      </w:r>
      <w:proofErr w:type="spellStart"/>
      <w:r w:rsidRPr="00782F5C">
        <w:rPr>
          <w:rFonts w:eastAsia="맑은 고딕"/>
          <w:i/>
          <w:lang w:eastAsia="ko-KR"/>
        </w:rPr>
        <w:t>sl</w:t>
      </w:r>
      <w:proofErr w:type="spellEnd"/>
      <w:r w:rsidRPr="00782F5C">
        <w:rPr>
          <w:rFonts w:eastAsia="맑은 고딕"/>
          <w:i/>
          <w:lang w:eastAsia="ko-KR"/>
        </w:rPr>
        <w:t>-HARQ-</w:t>
      </w:r>
      <w:proofErr w:type="spellStart"/>
      <w:r w:rsidRPr="00782F5C">
        <w:rPr>
          <w:rFonts w:eastAsia="맑은 고딕"/>
          <w:i/>
          <w:lang w:eastAsia="ko-KR"/>
        </w:rPr>
        <w:t>FeedbackEnabled</w:t>
      </w:r>
      <w:proofErr w:type="spellEnd"/>
      <w:r w:rsidRPr="00782F5C">
        <w:rPr>
          <w:rFonts w:eastAsia="맑은 고딕"/>
          <w:lang w:eastAsia="ko-KR"/>
        </w:rPr>
        <w:t xml:space="preserve"> is set to </w:t>
      </w:r>
      <w:r w:rsidRPr="00782F5C">
        <w:rPr>
          <w:rFonts w:eastAsia="맑은 고딕"/>
          <w:i/>
          <w:lang w:eastAsia="ko-KR"/>
        </w:rPr>
        <w:t>enabled</w:t>
      </w:r>
      <w:r w:rsidRPr="00782F5C">
        <w:rPr>
          <w:noProof/>
        </w:rPr>
        <w:t>.</w:t>
      </w:r>
    </w:p>
    <w:p w14:paraId="207388F2" w14:textId="77777777" w:rsidR="00561D02" w:rsidRPr="00782F5C" w:rsidRDefault="00561D02" w:rsidP="00561D02">
      <w:pPr>
        <w:pStyle w:val="NO"/>
        <w:spacing w:line="240" w:lineRule="auto"/>
      </w:pPr>
      <w:r w:rsidRPr="00782F5C">
        <w:rPr>
          <w:noProof/>
        </w:rPr>
        <w:t>NOTE 2A:</w:t>
      </w:r>
      <w:r w:rsidRPr="00782F5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B5964CA" w14:textId="77777777" w:rsidR="00561D02" w:rsidRPr="00782F5C" w:rsidRDefault="00561D02" w:rsidP="00561D02">
      <w:pPr>
        <w:pStyle w:val="NO"/>
        <w:spacing w:line="240" w:lineRule="auto"/>
        <w:rPr>
          <w:rFonts w:eastAsia="굴림"/>
          <w:lang w:eastAsia="zh-CN"/>
        </w:rPr>
      </w:pPr>
      <w:r w:rsidRPr="00782F5C">
        <w:t>NOTE 2</w:t>
      </w:r>
      <w:r w:rsidRPr="00782F5C">
        <w:rPr>
          <w:lang w:eastAsia="ko-KR"/>
        </w:rPr>
        <w:t>B</w:t>
      </w:r>
      <w:r w:rsidRPr="00782F5C">
        <w:t>:</w:t>
      </w:r>
      <w:r w:rsidRPr="00782F5C">
        <w:rPr>
          <w:noProof/>
        </w:rPr>
        <w:tab/>
      </w:r>
      <w:r w:rsidRPr="00782F5C">
        <w:t xml:space="preserve">For </w:t>
      </w:r>
      <w:r w:rsidRPr="00782F5C">
        <w:rPr>
          <w:rFonts w:eastAsia="굴림"/>
          <w:lang w:eastAsia="zh-CN"/>
        </w:rPr>
        <w:t xml:space="preserve">dynamic co-channel coexistence of LTE </w:t>
      </w:r>
      <w:proofErr w:type="spellStart"/>
      <w:r w:rsidRPr="00782F5C">
        <w:rPr>
          <w:rFonts w:eastAsia="굴림"/>
          <w:lang w:eastAsia="zh-CN"/>
        </w:rPr>
        <w:t>sidelink</w:t>
      </w:r>
      <w:proofErr w:type="spellEnd"/>
      <w:r w:rsidRPr="00782F5C">
        <w:rPr>
          <w:rFonts w:eastAsia="굴림"/>
          <w:lang w:eastAsia="zh-CN"/>
        </w:rPr>
        <w:t xml:space="preserve"> and NR </w:t>
      </w:r>
      <w:proofErr w:type="spellStart"/>
      <w:r w:rsidRPr="00782F5C">
        <w:rPr>
          <w:rFonts w:eastAsia="굴림"/>
          <w:lang w:eastAsia="zh-CN"/>
        </w:rPr>
        <w:t>sidelink</w:t>
      </w:r>
      <w:proofErr w:type="spellEnd"/>
      <w:r w:rsidRPr="00782F5C">
        <w:rPr>
          <w:rFonts w:eastAsia="굴림"/>
          <w:lang w:eastAsia="zh-CN"/>
        </w:rPr>
        <w:t>, w</w:t>
      </w:r>
      <w:r w:rsidRPr="00782F5C">
        <w:rPr>
          <w:rFonts w:eastAsia="굴림"/>
          <w:lang w:eastAsia="ko-KR"/>
        </w:rPr>
        <w:t xml:space="preserve">hen the same TB or different TBs are transmitted on the NR SL slots overlapping with the LTE SL </w:t>
      </w:r>
      <w:proofErr w:type="spellStart"/>
      <w:r w:rsidRPr="00782F5C">
        <w:rPr>
          <w:rFonts w:eastAsia="굴림"/>
          <w:lang w:eastAsia="ko-KR"/>
        </w:rPr>
        <w:t>subframe</w:t>
      </w:r>
      <w:proofErr w:type="spellEnd"/>
      <w:r w:rsidRPr="00782F5C">
        <w:rPr>
          <w:rFonts w:eastAsia="굴림"/>
          <w:lang w:eastAsia="ko-KR"/>
        </w:rPr>
        <w:t xml:space="preserve">, it is up to UE implementation how to avoid transmitting NR PSCCH/PSSCH only in the subsequent NR SL slot overlapping with an LTE SL </w:t>
      </w:r>
      <w:proofErr w:type="spellStart"/>
      <w:r w:rsidRPr="00782F5C">
        <w:rPr>
          <w:rFonts w:eastAsia="굴림"/>
          <w:lang w:eastAsia="ko-KR"/>
        </w:rPr>
        <w:t>subframe</w:t>
      </w:r>
      <w:proofErr w:type="spellEnd"/>
      <w:r w:rsidRPr="00782F5C">
        <w:rPr>
          <w:rFonts w:eastAsia="굴림"/>
          <w:lang w:eastAsia="ko-KR"/>
        </w:rPr>
        <w:t xml:space="preserve"> for </w:t>
      </w:r>
      <w:r w:rsidRPr="00782F5C">
        <w:rPr>
          <w:rFonts w:eastAsia="굴림"/>
          <w:lang w:eastAsia="zh-CN"/>
        </w:rPr>
        <w:t xml:space="preserve">NR </w:t>
      </w:r>
      <w:r w:rsidRPr="00782F5C">
        <w:rPr>
          <w:rFonts w:eastAsia="굴림"/>
          <w:lang w:eastAsia="ko-KR"/>
        </w:rPr>
        <w:t>PSCCH/PSSCH</w:t>
      </w:r>
      <w:r w:rsidRPr="00782F5C">
        <w:rPr>
          <w:rFonts w:eastAsia="굴림"/>
          <w:lang w:eastAsia="zh-CN"/>
        </w:rPr>
        <w:t xml:space="preserve"> transmissions of 30kHz SCS.</w:t>
      </w:r>
    </w:p>
    <w:p w14:paraId="7F7C5330" w14:textId="77777777" w:rsidR="00561D02" w:rsidRPr="00782F5C" w:rsidRDefault="00561D02" w:rsidP="00561D02">
      <w:pPr>
        <w:pStyle w:val="B1"/>
        <w:spacing w:line="240" w:lineRule="auto"/>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multiple MAC PDUs, and SL data is available in a logical channel; or</w:t>
      </w:r>
    </w:p>
    <w:p w14:paraId="5F904AAA" w14:textId="77777777" w:rsidR="00561D02" w:rsidRPr="00782F5C" w:rsidRDefault="00561D02" w:rsidP="00561D02">
      <w:pPr>
        <w:pStyle w:val="B1"/>
        <w:spacing w:line="240" w:lineRule="auto"/>
        <w:rPr>
          <w:rFonts w:eastAsia="DengXian"/>
          <w:lang w:eastAsia="zh-CN"/>
        </w:rPr>
      </w:pPr>
      <w:r w:rsidRPr="00782F5C">
        <w:rPr>
          <w:rFonts w:eastAsia="DengXian"/>
          <w:lang w:eastAsia="zh-CN"/>
        </w:rPr>
        <w:lastRenderedPageBreak/>
        <w:t>1&gt;</w:t>
      </w:r>
      <w:r w:rsidRPr="00782F5C">
        <w:rPr>
          <w:rFonts w:eastAsia="DengXian"/>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transmission(s) of </w:t>
      </w:r>
      <w:r w:rsidRPr="00782F5C">
        <w:rPr>
          <w:rFonts w:eastAsia="DengXian"/>
          <w:lang w:eastAsia="zh-CN"/>
        </w:rPr>
        <w:t>multiple SL-PRS(s), which have been triggered by the upper layer or by the reception of a SCI from a peer UE:</w:t>
      </w:r>
    </w:p>
    <w:p w14:paraId="3D8D457B" w14:textId="77777777" w:rsidR="00561D02" w:rsidRPr="00782F5C" w:rsidRDefault="00561D02" w:rsidP="00561D02">
      <w:pPr>
        <w:pStyle w:val="NO"/>
        <w:spacing w:line="240" w:lineRule="auto"/>
        <w:rPr>
          <w:rFonts w:eastAsia="DengXian"/>
          <w:lang w:eastAsia="zh-CN"/>
        </w:rPr>
      </w:pPr>
      <w:r w:rsidRPr="00782F5C">
        <w:rPr>
          <w:rFonts w:eastAsia="DengXian"/>
          <w:lang w:eastAsia="zh-CN"/>
        </w:rPr>
        <w:t>NOTE 2B1:</w:t>
      </w:r>
      <w:r w:rsidRPr="00782F5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782F5C">
        <w:rPr>
          <w:rFonts w:eastAsia="DengXian"/>
          <w:lang w:eastAsia="zh-CN"/>
        </w:rPr>
        <w:t>Sidelink</w:t>
      </w:r>
      <w:proofErr w:type="spellEnd"/>
      <w:r w:rsidRPr="00782F5C">
        <w:rPr>
          <w:rFonts w:eastAsia="DengXian"/>
          <w:lang w:eastAsia="zh-CN"/>
        </w:rPr>
        <w:t xml:space="preserve"> positioning.</w:t>
      </w:r>
    </w:p>
    <w:p w14:paraId="6FAF64D6" w14:textId="77777777" w:rsidR="00561D02" w:rsidRPr="00782F5C" w:rsidRDefault="00561D02" w:rsidP="00561D02">
      <w:pPr>
        <w:pStyle w:val="B2"/>
        <w:spacing w:line="240" w:lineRule="auto"/>
        <w:rPr>
          <w:rFonts w:eastAsia="맑은 고딕"/>
          <w:lang w:eastAsia="ko-KR"/>
        </w:rPr>
      </w:pPr>
      <w:r w:rsidRPr="00782F5C">
        <w:rPr>
          <w:rFonts w:eastAsia="맑은 고딕"/>
          <w:lang w:eastAsia="ko-KR"/>
        </w:rPr>
        <w:t>2&gt;</w:t>
      </w:r>
      <w:r w:rsidRPr="00782F5C">
        <w:rPr>
          <w:rFonts w:eastAsia="맑은 고딕"/>
          <w:lang w:eastAsia="ko-KR"/>
        </w:rPr>
        <w:tab/>
        <w:t>if the MAC entity has not selected a pool of resources allowed for the logical channel or SL-PRS transmission:</w:t>
      </w:r>
    </w:p>
    <w:p w14:paraId="36BC47D3" w14:textId="77777777" w:rsidR="00561D02" w:rsidRPr="00782F5C" w:rsidRDefault="00561D02" w:rsidP="00561D02">
      <w:pPr>
        <w:pStyle w:val="B3"/>
        <w:spacing w:line="240" w:lineRule="auto"/>
      </w:pPr>
      <w:r w:rsidRPr="00782F5C">
        <w:rPr>
          <w:lang w:eastAsia="zh-CN"/>
        </w:rPr>
        <w:t>3</w:t>
      </w:r>
      <w:r w:rsidRPr="00782F5C">
        <w:rPr>
          <w:lang w:eastAsia="ko-KR"/>
        </w:rPr>
        <w:t>&gt;</w:t>
      </w:r>
      <w:r w:rsidRPr="00782F5C">
        <w:rPr>
          <w:lang w:eastAsia="ko-KR"/>
        </w:rPr>
        <w:tab/>
        <w:t>if single carrier frequency is configured</w:t>
      </w:r>
      <w:r w:rsidRPr="00782F5C">
        <w:t>:</w:t>
      </w:r>
    </w:p>
    <w:p w14:paraId="701C3AA6" w14:textId="77777777" w:rsidR="00561D02" w:rsidRPr="00782F5C" w:rsidRDefault="00561D02" w:rsidP="00561D02">
      <w:pPr>
        <w:pStyle w:val="B4"/>
        <w:spacing w:line="240" w:lineRule="auto"/>
        <w:rPr>
          <w:rFonts w:eastAsia="맑은 고딕"/>
          <w:lang w:eastAsia="ko-KR"/>
        </w:rPr>
      </w:pPr>
      <w:r w:rsidRPr="00782F5C">
        <w:t>4</w:t>
      </w:r>
      <w:r w:rsidRPr="00782F5C">
        <w:rPr>
          <w:rFonts w:eastAsia="맑은 고딕"/>
          <w:lang w:eastAsia="ko-KR"/>
        </w:rPr>
        <w:t>&gt;</w:t>
      </w:r>
      <w:r w:rsidRPr="00782F5C">
        <w:rPr>
          <w:rFonts w:eastAsia="맑은 고딕"/>
          <w:lang w:eastAsia="ko-KR"/>
        </w:rPr>
        <w:tab/>
        <w:t xml:space="preserve">if SL data is available in the logical channel for NR </w:t>
      </w:r>
      <w:proofErr w:type="spellStart"/>
      <w:r w:rsidRPr="00782F5C">
        <w:rPr>
          <w:rFonts w:eastAsia="맑은 고딕"/>
          <w:lang w:eastAsia="ko-KR"/>
        </w:rPr>
        <w:t>sidelink</w:t>
      </w:r>
      <w:proofErr w:type="spellEnd"/>
      <w:r w:rsidRPr="00782F5C">
        <w:rPr>
          <w:rFonts w:eastAsia="맑은 고딕"/>
          <w:lang w:eastAsia="ko-KR"/>
        </w:rPr>
        <w:t xml:space="preserve"> discovery:</w:t>
      </w:r>
    </w:p>
    <w:p w14:paraId="0602D9B6" w14:textId="77777777" w:rsidR="00561D02" w:rsidRPr="00782F5C" w:rsidRDefault="00561D02" w:rsidP="00561D02">
      <w:pPr>
        <w:pStyle w:val="B5"/>
        <w:spacing w:line="240" w:lineRule="auto"/>
      </w:pPr>
      <w:r w:rsidRPr="00782F5C">
        <w:rPr>
          <w:lang w:eastAsia="zh-CN"/>
        </w:rPr>
        <w:t>5</w:t>
      </w:r>
      <w:r w:rsidRPr="00782F5C">
        <w:rPr>
          <w:rFonts w:eastAsia="맑은 고딕"/>
          <w:lang w:eastAsia="ko-KR"/>
        </w:rPr>
        <w:t>&gt;</w:t>
      </w:r>
      <w:r w:rsidRPr="00782F5C">
        <w:rPr>
          <w:rFonts w:eastAsia="맑은 고딕"/>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맑은 고딕"/>
          <w:lang w:eastAsia="ko-KR"/>
        </w:rPr>
        <w:t>:</w:t>
      </w:r>
    </w:p>
    <w:p w14:paraId="3666C1B5" w14:textId="77777777" w:rsidR="00561D02" w:rsidRPr="002540E5" w:rsidRDefault="00561D02" w:rsidP="00561D0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hAnsi="Times New Roman"/>
        </w:rPr>
        <w:t>&gt;</w:t>
      </w:r>
      <w:r w:rsidRPr="002540E5">
        <w:rPr>
          <w:rFonts w:ascii="Times New Roman" w:hAnsi="Times New Roman"/>
        </w:rPr>
        <w:tab/>
        <w:t xml:space="preserve">select the </w:t>
      </w:r>
      <w:r w:rsidRPr="002540E5">
        <w:rPr>
          <w:rFonts w:ascii="Times New Roman" w:hAnsi="Times New Roman"/>
          <w:i/>
          <w:iCs/>
        </w:rPr>
        <w:t>sl-DiscTxPoolSelected</w:t>
      </w:r>
      <w:r w:rsidRPr="002540E5">
        <w:rPr>
          <w:rFonts w:ascii="Times New Roman" w:hAnsi="Times New Roman"/>
        </w:rPr>
        <w:t xml:space="preserve"> configured in </w:t>
      </w:r>
      <w:r w:rsidRPr="002540E5">
        <w:rPr>
          <w:rFonts w:ascii="Times New Roman" w:hAnsi="Times New Roman"/>
          <w:i/>
        </w:rPr>
        <w:t>sl-BWP-DiscPoolConfig</w:t>
      </w:r>
      <w:r w:rsidRPr="002540E5">
        <w:rPr>
          <w:rFonts w:ascii="Times New Roman" w:hAnsi="Times New Roman"/>
        </w:rPr>
        <w:t xml:space="preserve"> or </w:t>
      </w:r>
      <w:r w:rsidRPr="002540E5">
        <w:rPr>
          <w:rFonts w:ascii="Times New Roman" w:hAnsi="Times New Roman"/>
          <w:i/>
          <w:iCs/>
        </w:rPr>
        <w:t>sl-BWP-DiscPoolConfigCommon</w:t>
      </w:r>
      <w:r w:rsidRPr="002540E5">
        <w:rPr>
          <w:rFonts w:ascii="Times New Roman" w:hAnsi="Times New Roman"/>
        </w:rPr>
        <w:t xml:space="preserve"> for the transmission of </w:t>
      </w:r>
      <w:r w:rsidRPr="002540E5">
        <w:rPr>
          <w:rFonts w:ascii="Times New Roman" w:eastAsia="맑은 고딕" w:hAnsi="Times New Roman"/>
          <w:lang w:eastAsia="ko-KR"/>
        </w:rPr>
        <w:t xml:space="preserve">NR </w:t>
      </w:r>
      <w:r w:rsidRPr="002540E5">
        <w:rPr>
          <w:rFonts w:ascii="Times New Roman" w:hAnsi="Times New Roman"/>
        </w:rPr>
        <w:t>sidelink discovery message.</w:t>
      </w:r>
    </w:p>
    <w:p w14:paraId="1F220523" w14:textId="77777777" w:rsidR="00561D02" w:rsidRPr="00782F5C" w:rsidRDefault="00561D02" w:rsidP="00561D02">
      <w:pPr>
        <w:pStyle w:val="B5"/>
        <w:spacing w:line="240" w:lineRule="auto"/>
        <w:rPr>
          <w:rFonts w:eastAsia="맑은 고딕"/>
          <w:lang w:eastAsia="ko-KR"/>
        </w:rPr>
      </w:pPr>
      <w:r w:rsidRPr="00782F5C">
        <w:rPr>
          <w:lang w:eastAsia="zh-CN"/>
        </w:rPr>
        <w:t>5</w:t>
      </w:r>
      <w:r w:rsidRPr="00782F5C">
        <w:rPr>
          <w:rFonts w:eastAsia="맑은 고딕"/>
          <w:lang w:eastAsia="ko-KR"/>
        </w:rPr>
        <w:t>&gt;</w:t>
      </w:r>
      <w:r w:rsidRPr="00782F5C">
        <w:rPr>
          <w:rFonts w:eastAsia="맑은 고딕"/>
          <w:lang w:eastAsia="ko-KR"/>
        </w:rPr>
        <w:tab/>
        <w:t>else:</w:t>
      </w:r>
    </w:p>
    <w:p w14:paraId="772BD505" w14:textId="77777777" w:rsidR="00561D02" w:rsidRPr="002540E5" w:rsidRDefault="00561D02" w:rsidP="00561D0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hAnsi="Times New Roman"/>
        </w:rPr>
        <w:t>&gt;</w:t>
      </w:r>
      <w:r w:rsidRPr="002540E5">
        <w:rPr>
          <w:rFonts w:ascii="Times New Roman" w:hAnsi="Times New Roman"/>
        </w:rPr>
        <w:tab/>
        <w:t>select any pool of resources among the configured pools of resources except for Dedicated SL-PRS resource pool, if configured.</w:t>
      </w:r>
    </w:p>
    <w:p w14:paraId="679821B1" w14:textId="77777777" w:rsidR="00561D02" w:rsidRPr="00782F5C" w:rsidRDefault="00561D02" w:rsidP="00561D02">
      <w:pPr>
        <w:pStyle w:val="B4"/>
        <w:spacing w:line="240" w:lineRule="auto"/>
        <w:rPr>
          <w:rFonts w:eastAsia="맑은 고딕"/>
          <w:lang w:eastAsia="ko-KR"/>
        </w:rPr>
      </w:pPr>
      <w:r w:rsidRPr="00782F5C">
        <w:rPr>
          <w:lang w:eastAsia="zh-CN"/>
        </w:rPr>
        <w:t>4</w:t>
      </w:r>
      <w:r w:rsidRPr="00782F5C">
        <w:rPr>
          <w:rFonts w:eastAsia="맑은 고딕"/>
          <w:lang w:eastAsia="ko-KR"/>
        </w:rPr>
        <w:t>&gt;</w:t>
      </w:r>
      <w:r w:rsidRPr="00782F5C">
        <w:rPr>
          <w:rFonts w:eastAsia="맑은 고딕"/>
          <w:lang w:eastAsia="ko-KR"/>
        </w:rPr>
        <w:tab/>
        <w:t>else if SL data is available in the logical channel for BRID for A2X communication:</w:t>
      </w:r>
    </w:p>
    <w:p w14:paraId="52516D53" w14:textId="77777777" w:rsidR="00561D02" w:rsidRPr="00782F5C" w:rsidRDefault="00561D02" w:rsidP="00561D02">
      <w:pPr>
        <w:pStyle w:val="B5"/>
        <w:spacing w:line="240" w:lineRule="auto"/>
        <w:rPr>
          <w:rFonts w:eastAsia="맑은 고딕"/>
          <w:lang w:eastAsia="ko-KR"/>
        </w:rPr>
      </w:pPr>
      <w:r w:rsidRPr="00782F5C">
        <w:rPr>
          <w:lang w:eastAsia="zh-CN"/>
        </w:rPr>
        <w:t>5</w:t>
      </w:r>
      <w:r w:rsidRPr="00782F5C">
        <w:rPr>
          <w:rFonts w:eastAsia="맑은 고딕"/>
          <w:lang w:eastAsia="ko-KR"/>
        </w:rPr>
        <w:t>&gt;</w:t>
      </w:r>
      <w:r w:rsidRPr="00782F5C">
        <w:rPr>
          <w:rFonts w:eastAsia="맑은 고딕"/>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맑은 고딕"/>
          <w:lang w:eastAsia="ko-KR"/>
        </w:rPr>
        <w:t>:</w:t>
      </w:r>
    </w:p>
    <w:p w14:paraId="18DBE3D1" w14:textId="77777777" w:rsidR="00561D02" w:rsidRPr="002540E5" w:rsidRDefault="00561D02" w:rsidP="00561D0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eastAsia="맑은 고딕" w:hAnsi="Times New Roman"/>
          <w:lang w:eastAsia="ko-KR"/>
        </w:rPr>
        <w:t>&gt;</w:t>
      </w:r>
      <w:r w:rsidRPr="002540E5">
        <w:rPr>
          <w:rFonts w:ascii="Times New Roman" w:eastAsia="맑은 고딕" w:hAnsi="Times New Roman"/>
          <w:lang w:eastAsia="ko-KR"/>
        </w:rPr>
        <w:tab/>
        <w:t xml:space="preserve">if resource pool(s) is configured with </w:t>
      </w:r>
      <w:r w:rsidRPr="002540E5">
        <w:rPr>
          <w:rFonts w:ascii="Times New Roman" w:hAnsi="Times New Roman"/>
          <w:i/>
        </w:rPr>
        <w:t>sl-A2X-Service</w:t>
      </w:r>
      <w:r w:rsidRPr="002540E5">
        <w:rPr>
          <w:rFonts w:ascii="Times New Roman" w:hAnsi="Times New Roman"/>
        </w:rPr>
        <w:t xml:space="preserve"> indicating </w:t>
      </w:r>
      <w:r w:rsidRPr="002540E5">
        <w:rPr>
          <w:rFonts w:ascii="Times New Roman" w:hAnsi="Times New Roman"/>
          <w:i/>
        </w:rPr>
        <w:t>brid</w:t>
      </w:r>
      <w:r w:rsidRPr="002540E5">
        <w:rPr>
          <w:rFonts w:ascii="Times New Roman" w:hAnsi="Times New Roman"/>
        </w:rPr>
        <w:t xml:space="preserve"> or </w:t>
      </w:r>
      <w:r w:rsidRPr="002540E5">
        <w:rPr>
          <w:rFonts w:ascii="Times New Roman" w:hAnsi="Times New Roman"/>
          <w:i/>
        </w:rPr>
        <w:t>bridAndDAA</w:t>
      </w:r>
      <w:r w:rsidRPr="002540E5">
        <w:rPr>
          <w:rFonts w:ascii="Times New Roman" w:eastAsia="맑은 고딕" w:hAnsi="Times New Roman"/>
          <w:lang w:eastAsia="ko-KR"/>
        </w:rPr>
        <w:t>:</w:t>
      </w:r>
    </w:p>
    <w:p w14:paraId="46BF9A86" w14:textId="77777777" w:rsidR="00561D02" w:rsidRPr="00782F5C" w:rsidRDefault="00561D02" w:rsidP="00561D02">
      <w:pPr>
        <w:pStyle w:val="B7"/>
        <w:spacing w:line="240" w:lineRule="auto"/>
      </w:pPr>
      <w:r w:rsidRPr="00782F5C">
        <w:rPr>
          <w:lang w:eastAsia="zh-CN"/>
        </w:rPr>
        <w:t>7</w:t>
      </w:r>
      <w:r w:rsidRPr="00782F5C">
        <w:t>&gt;</w:t>
      </w:r>
      <w:r w:rsidRPr="00782F5C">
        <w:tab/>
        <w:t>select any pool of resources among the resource pool(s) configured with</w:t>
      </w:r>
      <w:r w:rsidRPr="00782F5C">
        <w:rPr>
          <w:i/>
          <w:iCs/>
        </w:rPr>
        <w:t xml:space="preserve"> sl-A2X-Service </w:t>
      </w:r>
      <w:r w:rsidRPr="00782F5C">
        <w:t xml:space="preserve">indicating </w:t>
      </w:r>
      <w:proofErr w:type="spellStart"/>
      <w:r w:rsidRPr="00782F5C">
        <w:rPr>
          <w:i/>
          <w:iCs/>
        </w:rPr>
        <w:t>brid</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맑은 고딕"/>
          <w:lang w:eastAsia="ko-KR"/>
        </w:rPr>
        <w:t>SL data for A2X communication</w:t>
      </w:r>
      <w:r w:rsidRPr="00782F5C">
        <w:t>.</w:t>
      </w:r>
    </w:p>
    <w:p w14:paraId="3F97D91A" w14:textId="77777777" w:rsidR="00561D02" w:rsidRPr="002540E5" w:rsidRDefault="00561D02" w:rsidP="00561D02">
      <w:pPr>
        <w:pStyle w:val="B6"/>
        <w:spacing w:line="240" w:lineRule="auto"/>
        <w:rPr>
          <w:rFonts w:ascii="Times New Roman" w:eastAsia="맑은 고딕" w:hAnsi="Times New Roman"/>
        </w:rPr>
      </w:pPr>
      <w:r w:rsidRPr="002540E5">
        <w:rPr>
          <w:rFonts w:ascii="Times New Roman" w:eastAsia="맑은 고딕" w:hAnsi="Times New Roman"/>
        </w:rPr>
        <w:t>6&gt;</w:t>
      </w:r>
      <w:r w:rsidRPr="002540E5">
        <w:rPr>
          <w:rFonts w:ascii="Times New Roman" w:eastAsia="맑은 고딕" w:hAnsi="Times New Roman"/>
        </w:rPr>
        <w:tab/>
        <w:t>else:</w:t>
      </w:r>
    </w:p>
    <w:p w14:paraId="3F708CCB" w14:textId="77777777" w:rsidR="00561D02" w:rsidRPr="00782F5C" w:rsidRDefault="00561D02" w:rsidP="00561D02">
      <w:pPr>
        <w:pStyle w:val="B7"/>
        <w:spacing w:line="240" w:lineRule="auto"/>
      </w:pPr>
      <w:r w:rsidRPr="00782F5C">
        <w:rPr>
          <w:rFonts w:eastAsia="맑은 고딕"/>
        </w:rPr>
        <w:t>7&gt;</w:t>
      </w:r>
      <w:r w:rsidRPr="00782F5C">
        <w:rPr>
          <w:rFonts w:eastAsia="맑은 고딕"/>
        </w:rPr>
        <w:tab/>
        <w:t xml:space="preserve">select any pool of resources among the configured pools of resources except the pool(s) in </w:t>
      </w:r>
      <w:r w:rsidRPr="00782F5C">
        <w:rPr>
          <w:rFonts w:eastAsia="맑은 고딕"/>
          <w:i/>
          <w:iCs/>
        </w:rPr>
        <w:t>sl-BWP-PoolConfigA2X</w:t>
      </w:r>
      <w:r w:rsidRPr="00782F5C">
        <w:rPr>
          <w:rFonts w:eastAsia="맑은 고딕"/>
        </w:rPr>
        <w:t xml:space="preserve">, </w:t>
      </w:r>
      <w:r w:rsidRPr="00782F5C">
        <w:rPr>
          <w:rFonts w:eastAsia="맑은 고딕"/>
          <w:i/>
          <w:iCs/>
        </w:rPr>
        <w:t>sl-BWP-PoolConfigCommonA2X</w:t>
      </w:r>
      <w:r w:rsidRPr="00782F5C">
        <w:rPr>
          <w:rFonts w:eastAsia="맑은 고딕"/>
        </w:rPr>
        <w:t xml:space="preserve">, </w:t>
      </w:r>
      <w:proofErr w:type="spellStart"/>
      <w:r w:rsidRPr="00782F5C">
        <w:rPr>
          <w:rFonts w:eastAsia="맑은 고딕"/>
          <w:i/>
          <w:iCs/>
        </w:rPr>
        <w:t>sl</w:t>
      </w:r>
      <w:proofErr w:type="spellEnd"/>
      <w:r w:rsidRPr="00782F5C">
        <w:rPr>
          <w:rFonts w:eastAsia="맑은 고딕"/>
          <w:i/>
          <w:iCs/>
        </w:rPr>
        <w:t>-BWP-</w:t>
      </w:r>
      <w:proofErr w:type="spellStart"/>
      <w:r w:rsidRPr="00782F5C">
        <w:rPr>
          <w:rFonts w:eastAsia="맑은 고딕"/>
          <w:i/>
          <w:iCs/>
        </w:rPr>
        <w:t>DiscPoolConfig</w:t>
      </w:r>
      <w:proofErr w:type="spellEnd"/>
      <w:r w:rsidRPr="00782F5C">
        <w:rPr>
          <w:rFonts w:eastAsia="맑은 고딕"/>
        </w:rPr>
        <w:t xml:space="preserve"> or </w:t>
      </w:r>
      <w:proofErr w:type="spellStart"/>
      <w:r w:rsidRPr="00782F5C">
        <w:rPr>
          <w:rFonts w:eastAsia="맑은 고딕"/>
          <w:i/>
          <w:iCs/>
        </w:rPr>
        <w:t>sl</w:t>
      </w:r>
      <w:proofErr w:type="spellEnd"/>
      <w:r w:rsidRPr="00782F5C">
        <w:rPr>
          <w:rFonts w:eastAsia="맑은 고딕"/>
          <w:i/>
          <w:iCs/>
        </w:rPr>
        <w:t>-BWP-</w:t>
      </w:r>
      <w:proofErr w:type="spellStart"/>
      <w:r w:rsidRPr="00782F5C">
        <w:rPr>
          <w:rFonts w:eastAsia="맑은 고딕"/>
          <w:i/>
          <w:iCs/>
        </w:rPr>
        <w:t>DiscPoolConfigCommon</w:t>
      </w:r>
      <w:proofErr w:type="spellEnd"/>
      <w:r w:rsidRPr="00782F5C">
        <w:rPr>
          <w:rFonts w:eastAsia="맑은 고딕"/>
        </w:rPr>
        <w:t xml:space="preserve">, if configured or </w:t>
      </w:r>
      <w:r w:rsidRPr="00782F5C">
        <w:rPr>
          <w:rFonts w:eastAsiaTheme="minorEastAsia"/>
        </w:rPr>
        <w:t>D</w:t>
      </w:r>
      <w:r w:rsidRPr="00782F5C">
        <w:rPr>
          <w:rFonts w:eastAsia="맑은 고딕"/>
        </w:rPr>
        <w:t>edicated SL-PRS resource pool, if configured.</w:t>
      </w:r>
    </w:p>
    <w:p w14:paraId="5BD6131F" w14:textId="77777777" w:rsidR="00561D02" w:rsidRPr="00782F5C" w:rsidRDefault="00561D02" w:rsidP="00561D02">
      <w:pPr>
        <w:pStyle w:val="B5"/>
        <w:spacing w:line="240" w:lineRule="auto"/>
        <w:rPr>
          <w:rFonts w:eastAsia="맑은 고딕"/>
          <w:lang w:eastAsia="ko-KR"/>
        </w:rPr>
      </w:pPr>
      <w:r w:rsidRPr="00782F5C">
        <w:rPr>
          <w:lang w:eastAsia="zh-CN"/>
        </w:rPr>
        <w:t>5</w:t>
      </w:r>
      <w:r w:rsidRPr="00782F5C">
        <w:rPr>
          <w:rFonts w:eastAsia="맑은 고딕"/>
          <w:lang w:eastAsia="ko-KR"/>
        </w:rPr>
        <w:t>&gt;</w:t>
      </w:r>
      <w:r w:rsidRPr="00782F5C">
        <w:rPr>
          <w:rFonts w:eastAsia="맑은 고딕"/>
          <w:lang w:eastAsia="ko-KR"/>
        </w:rPr>
        <w:tab/>
        <w:t>else:</w:t>
      </w:r>
    </w:p>
    <w:p w14:paraId="3EA88220" w14:textId="77777777" w:rsidR="00561D02" w:rsidRPr="00875331" w:rsidRDefault="00561D02" w:rsidP="00561D02">
      <w:pPr>
        <w:pStyle w:val="B6"/>
        <w:spacing w:line="240" w:lineRule="auto"/>
        <w:rPr>
          <w:rFonts w:ascii="Times New Roman" w:hAnsi="Times New Roman"/>
        </w:rPr>
      </w:pPr>
      <w:r w:rsidRPr="00875331">
        <w:rPr>
          <w:rFonts w:ascii="Times New Roman" w:hAnsi="Times New Roman"/>
          <w:lang w:eastAsia="zh-CN"/>
        </w:rPr>
        <w:t>6</w:t>
      </w:r>
      <w:r w:rsidRPr="00875331">
        <w:rPr>
          <w:rFonts w:ascii="Times New Roman" w:hAnsi="Times New Roman"/>
        </w:rPr>
        <w:t>&gt;</w:t>
      </w:r>
      <w:r w:rsidRPr="00875331">
        <w:rPr>
          <w:rFonts w:ascii="Times New Roman" w:hAnsi="Times New Roman"/>
        </w:rPr>
        <w:tab/>
        <w:t xml:space="preserve">select any pool of resources among the configured pools of resources except the pool(s) in </w:t>
      </w:r>
      <w:r w:rsidRPr="00875331">
        <w:rPr>
          <w:rFonts w:ascii="Times New Roman" w:hAnsi="Times New Roman"/>
          <w:i/>
        </w:rPr>
        <w:t>sl-BWP-DiscPoolConfig</w:t>
      </w:r>
      <w:r w:rsidRPr="00875331">
        <w:rPr>
          <w:rFonts w:ascii="Times New Roman" w:hAnsi="Times New Roman"/>
        </w:rPr>
        <w:t xml:space="preserve"> or </w:t>
      </w:r>
      <w:r w:rsidRPr="00875331">
        <w:rPr>
          <w:rFonts w:ascii="Times New Roman" w:hAnsi="Times New Roman"/>
          <w:i/>
        </w:rPr>
        <w:t>sl-BWP-DiscPoolConfigCommon</w:t>
      </w:r>
      <w:r w:rsidRPr="00875331">
        <w:rPr>
          <w:rFonts w:ascii="Times New Roman" w:hAnsi="Times New Roman"/>
        </w:rPr>
        <w:t>, if configured or Dedicated SL-PRS resource pool, if configured.</w:t>
      </w:r>
    </w:p>
    <w:p w14:paraId="6194D4BF" w14:textId="77777777" w:rsidR="00561D02" w:rsidRPr="00782F5C" w:rsidRDefault="00561D02" w:rsidP="00561D02">
      <w:pPr>
        <w:pStyle w:val="B4"/>
        <w:spacing w:line="240" w:lineRule="auto"/>
        <w:rPr>
          <w:rFonts w:eastAsia="맑은 고딕"/>
          <w:lang w:eastAsia="ko-KR"/>
        </w:rPr>
      </w:pPr>
      <w:r w:rsidRPr="00782F5C">
        <w:rPr>
          <w:lang w:eastAsia="zh-CN"/>
        </w:rPr>
        <w:t>4</w:t>
      </w:r>
      <w:r w:rsidRPr="00782F5C">
        <w:rPr>
          <w:rFonts w:eastAsia="맑은 고딕"/>
          <w:lang w:eastAsia="ko-KR"/>
        </w:rPr>
        <w:t>&gt;</w:t>
      </w:r>
      <w:r w:rsidRPr="00782F5C">
        <w:rPr>
          <w:rFonts w:eastAsia="맑은 고딕"/>
          <w:lang w:eastAsia="ko-KR"/>
        </w:rPr>
        <w:tab/>
        <w:t>else if SL data is available in the logical channel for DAA for A2X communication:</w:t>
      </w:r>
    </w:p>
    <w:p w14:paraId="25B29C66" w14:textId="77777777" w:rsidR="00561D02" w:rsidRPr="00782F5C" w:rsidRDefault="00561D02" w:rsidP="00561D02">
      <w:pPr>
        <w:pStyle w:val="B5"/>
        <w:spacing w:line="240" w:lineRule="auto"/>
        <w:rPr>
          <w:rFonts w:eastAsia="맑은 고딕"/>
          <w:lang w:eastAsia="ko-KR"/>
        </w:rPr>
      </w:pPr>
      <w:r w:rsidRPr="00782F5C">
        <w:rPr>
          <w:lang w:eastAsia="zh-CN"/>
        </w:rPr>
        <w:t>5</w:t>
      </w:r>
      <w:r w:rsidRPr="00782F5C">
        <w:rPr>
          <w:rFonts w:eastAsia="맑은 고딕"/>
          <w:lang w:eastAsia="ko-KR"/>
        </w:rPr>
        <w:t>&gt;</w:t>
      </w:r>
      <w:r w:rsidRPr="00782F5C">
        <w:rPr>
          <w:rFonts w:eastAsia="맑은 고딕"/>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맑은 고딕"/>
          <w:lang w:eastAsia="ko-KR"/>
        </w:rPr>
        <w:t>:</w:t>
      </w:r>
    </w:p>
    <w:p w14:paraId="5026B5F1" w14:textId="77777777" w:rsidR="00561D02" w:rsidRPr="002540E5" w:rsidRDefault="00561D02" w:rsidP="00561D0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eastAsia="맑은 고딕" w:hAnsi="Times New Roman"/>
          <w:lang w:eastAsia="ko-KR"/>
        </w:rPr>
        <w:t>&gt;</w:t>
      </w:r>
      <w:r w:rsidRPr="002540E5">
        <w:rPr>
          <w:rFonts w:ascii="Times New Roman" w:eastAsia="맑은 고딕" w:hAnsi="Times New Roman"/>
          <w:lang w:eastAsia="ko-KR"/>
        </w:rPr>
        <w:tab/>
        <w:t xml:space="preserve">if resource pool(s) is configured with </w:t>
      </w:r>
      <w:r w:rsidRPr="002540E5">
        <w:rPr>
          <w:rFonts w:ascii="Times New Roman" w:hAnsi="Times New Roman"/>
          <w:i/>
        </w:rPr>
        <w:t>sl-A2X-Service</w:t>
      </w:r>
      <w:r w:rsidRPr="002540E5">
        <w:rPr>
          <w:rFonts w:ascii="Times New Roman" w:hAnsi="Times New Roman"/>
        </w:rPr>
        <w:t xml:space="preserve"> indicating </w:t>
      </w:r>
      <w:r w:rsidRPr="002540E5">
        <w:rPr>
          <w:rFonts w:ascii="Times New Roman" w:hAnsi="Times New Roman"/>
          <w:i/>
        </w:rPr>
        <w:t>daa</w:t>
      </w:r>
      <w:r w:rsidRPr="002540E5">
        <w:rPr>
          <w:rFonts w:ascii="Times New Roman" w:hAnsi="Times New Roman"/>
        </w:rPr>
        <w:t xml:space="preserve"> or </w:t>
      </w:r>
      <w:r w:rsidRPr="002540E5">
        <w:rPr>
          <w:rFonts w:ascii="Times New Roman" w:hAnsi="Times New Roman"/>
          <w:i/>
        </w:rPr>
        <w:t>bridAndDAA</w:t>
      </w:r>
      <w:r w:rsidRPr="002540E5">
        <w:rPr>
          <w:rFonts w:ascii="Times New Roman" w:hAnsi="Times New Roman"/>
        </w:rPr>
        <w:t>:</w:t>
      </w:r>
    </w:p>
    <w:p w14:paraId="781EC3ED" w14:textId="77777777" w:rsidR="00561D02" w:rsidRPr="00782F5C" w:rsidRDefault="00561D02" w:rsidP="00561D02">
      <w:pPr>
        <w:pStyle w:val="B7"/>
        <w:spacing w:line="240" w:lineRule="auto"/>
      </w:pPr>
      <w:r w:rsidRPr="00782F5C">
        <w:rPr>
          <w:lang w:eastAsia="zh-CN"/>
        </w:rPr>
        <w:t>7</w:t>
      </w:r>
      <w:r w:rsidRPr="00782F5C">
        <w:t>&gt;</w:t>
      </w:r>
      <w:r w:rsidRPr="00782F5C">
        <w:tab/>
        <w:t xml:space="preserve">select any pool of resources among the resource pool(s) configured with </w:t>
      </w:r>
      <w:r w:rsidRPr="00782F5C">
        <w:rPr>
          <w:i/>
          <w:iCs/>
        </w:rPr>
        <w:t xml:space="preserve">sl-A2X-Service </w:t>
      </w:r>
      <w:r w:rsidRPr="00782F5C">
        <w:t xml:space="preserve">indicating </w:t>
      </w:r>
      <w:proofErr w:type="spellStart"/>
      <w:r w:rsidRPr="00782F5C">
        <w:rPr>
          <w:i/>
          <w:iCs/>
        </w:rPr>
        <w:t>daa</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맑은 고딕"/>
          <w:lang w:eastAsia="ko-KR"/>
        </w:rPr>
        <w:t>SL data for A2X communication</w:t>
      </w:r>
      <w:r w:rsidRPr="00782F5C">
        <w:t>.</w:t>
      </w:r>
    </w:p>
    <w:p w14:paraId="4F4F5215" w14:textId="77777777" w:rsidR="00561D02" w:rsidRPr="002540E5" w:rsidRDefault="00561D02" w:rsidP="00561D02">
      <w:pPr>
        <w:pStyle w:val="B6"/>
        <w:spacing w:line="240" w:lineRule="auto"/>
        <w:rPr>
          <w:rFonts w:ascii="Times New Roman" w:eastAsia="맑은 고딕" w:hAnsi="Times New Roman"/>
          <w:lang w:eastAsia="ko-KR"/>
        </w:rPr>
      </w:pPr>
      <w:r w:rsidRPr="002540E5">
        <w:rPr>
          <w:rFonts w:ascii="Times New Roman" w:eastAsia="맑은 고딕" w:hAnsi="Times New Roman"/>
          <w:lang w:eastAsia="ko-KR"/>
        </w:rPr>
        <w:t>6&gt;</w:t>
      </w:r>
      <w:r w:rsidRPr="002540E5">
        <w:rPr>
          <w:rFonts w:ascii="Times New Roman" w:eastAsia="맑은 고딕" w:hAnsi="Times New Roman"/>
          <w:lang w:eastAsia="ko-KR"/>
        </w:rPr>
        <w:tab/>
        <w:t>else:</w:t>
      </w:r>
    </w:p>
    <w:p w14:paraId="310CDA8E" w14:textId="77777777" w:rsidR="00561D02" w:rsidRPr="00782F5C" w:rsidRDefault="00561D02" w:rsidP="00561D02">
      <w:pPr>
        <w:pStyle w:val="B7"/>
        <w:spacing w:line="240" w:lineRule="auto"/>
      </w:pPr>
      <w:r w:rsidRPr="00782F5C">
        <w:rPr>
          <w:rFonts w:eastAsia="맑은 고딕"/>
          <w:lang w:eastAsia="ko-KR"/>
        </w:rPr>
        <w:t>7&gt;</w:t>
      </w:r>
      <w:r w:rsidRPr="00782F5C">
        <w:rPr>
          <w:rFonts w:eastAsia="맑은 고딕"/>
          <w:lang w:eastAsia="ko-KR"/>
        </w:rPr>
        <w:tab/>
        <w:t xml:space="preserve">select any pool of resources among the configured pools of resources except the pool(s) in </w:t>
      </w:r>
      <w:r w:rsidRPr="00782F5C">
        <w:rPr>
          <w:rFonts w:eastAsia="맑은 고딕"/>
          <w:i/>
          <w:lang w:eastAsia="ko-KR"/>
        </w:rPr>
        <w:t>sl-BWP-PoolConfigA2X</w:t>
      </w:r>
      <w:r w:rsidRPr="00782F5C">
        <w:rPr>
          <w:rFonts w:eastAsia="맑은 고딕"/>
          <w:lang w:eastAsia="ko-KR"/>
        </w:rPr>
        <w:t xml:space="preserve">, </w:t>
      </w:r>
      <w:r w:rsidRPr="00782F5C">
        <w:rPr>
          <w:rFonts w:eastAsia="맑은 고딕"/>
          <w:i/>
          <w:lang w:eastAsia="ko-KR"/>
        </w:rPr>
        <w:t>sl-BWP-PoolConfigCommonA2X</w:t>
      </w:r>
      <w:r w:rsidRPr="00782F5C">
        <w:rPr>
          <w:rFonts w:eastAsia="맑은 고딕"/>
          <w:lang w:eastAsia="ko-KR"/>
        </w:rPr>
        <w:t>,</w:t>
      </w:r>
      <w:r w:rsidRPr="00782F5C">
        <w:rPr>
          <w:rFonts w:eastAsia="맑은 고딕"/>
          <w:i/>
          <w:lang w:eastAsia="ko-KR"/>
        </w:rPr>
        <w:t xml:space="preserve"> </w:t>
      </w:r>
      <w:proofErr w:type="spellStart"/>
      <w:r w:rsidRPr="00782F5C">
        <w:rPr>
          <w:rFonts w:eastAsia="맑은 고딕"/>
          <w:i/>
          <w:lang w:eastAsia="ko-KR"/>
        </w:rPr>
        <w:t>sl</w:t>
      </w:r>
      <w:proofErr w:type="spellEnd"/>
      <w:r w:rsidRPr="00782F5C">
        <w:rPr>
          <w:rFonts w:eastAsia="맑은 고딕"/>
          <w:i/>
          <w:lang w:eastAsia="ko-KR"/>
        </w:rPr>
        <w:t>-BWP-</w:t>
      </w:r>
      <w:proofErr w:type="spellStart"/>
      <w:r w:rsidRPr="00782F5C">
        <w:rPr>
          <w:rFonts w:eastAsia="맑은 고딕"/>
          <w:i/>
          <w:lang w:eastAsia="ko-KR"/>
        </w:rPr>
        <w:t>DiscPoolConfig</w:t>
      </w:r>
      <w:proofErr w:type="spellEnd"/>
      <w:r w:rsidRPr="00782F5C">
        <w:rPr>
          <w:rFonts w:eastAsia="맑은 고딕"/>
          <w:lang w:eastAsia="ko-KR"/>
        </w:rPr>
        <w:t xml:space="preserve"> or </w:t>
      </w:r>
      <w:proofErr w:type="spellStart"/>
      <w:r w:rsidRPr="00782F5C">
        <w:rPr>
          <w:rFonts w:eastAsia="맑은 고딕"/>
          <w:i/>
          <w:lang w:eastAsia="ko-KR"/>
        </w:rPr>
        <w:t>sl</w:t>
      </w:r>
      <w:proofErr w:type="spellEnd"/>
      <w:r w:rsidRPr="00782F5C">
        <w:rPr>
          <w:rFonts w:eastAsia="맑은 고딕"/>
          <w:i/>
          <w:lang w:eastAsia="ko-KR"/>
        </w:rPr>
        <w:t>-</w:t>
      </w:r>
      <w:r w:rsidRPr="00782F5C">
        <w:rPr>
          <w:rFonts w:eastAsia="맑은 고딕"/>
          <w:i/>
          <w:lang w:eastAsia="ko-KR"/>
        </w:rPr>
        <w:lastRenderedPageBreak/>
        <w:t>BWP-</w:t>
      </w:r>
      <w:proofErr w:type="spellStart"/>
      <w:r w:rsidRPr="00782F5C">
        <w:rPr>
          <w:rFonts w:eastAsia="맑은 고딕"/>
          <w:i/>
          <w:lang w:eastAsia="ko-KR"/>
        </w:rPr>
        <w:t>DiscPoolConfigCommon</w:t>
      </w:r>
      <w:proofErr w:type="spellEnd"/>
      <w:r w:rsidRPr="00782F5C">
        <w:rPr>
          <w:rFonts w:eastAsia="맑은 고딕"/>
          <w:lang w:eastAsia="ko-KR"/>
        </w:rPr>
        <w:t xml:space="preserve">, if configured or </w:t>
      </w:r>
      <w:r w:rsidRPr="00782F5C">
        <w:rPr>
          <w:rFonts w:eastAsiaTheme="minorEastAsia"/>
        </w:rPr>
        <w:t>D</w:t>
      </w:r>
      <w:r w:rsidRPr="00782F5C">
        <w:rPr>
          <w:rFonts w:eastAsia="맑은 고딕"/>
          <w:lang w:eastAsia="ko-KR"/>
        </w:rPr>
        <w:t>edicated SL-PRS resource pool, if configured.</w:t>
      </w:r>
    </w:p>
    <w:p w14:paraId="552934C7" w14:textId="77777777" w:rsidR="00561D02" w:rsidRPr="00782F5C" w:rsidRDefault="00561D02" w:rsidP="00561D02">
      <w:pPr>
        <w:pStyle w:val="B5"/>
        <w:spacing w:line="240" w:lineRule="auto"/>
        <w:rPr>
          <w:rFonts w:eastAsia="맑은 고딕"/>
          <w:lang w:eastAsia="ko-KR"/>
        </w:rPr>
      </w:pPr>
      <w:r w:rsidRPr="00782F5C">
        <w:rPr>
          <w:rFonts w:eastAsia="맑은 고딕"/>
          <w:lang w:eastAsia="ko-KR"/>
        </w:rPr>
        <w:t>5&gt;</w:t>
      </w:r>
      <w:r w:rsidRPr="00782F5C">
        <w:rPr>
          <w:rFonts w:eastAsia="맑은 고딕"/>
          <w:lang w:eastAsia="ko-KR"/>
        </w:rPr>
        <w:tab/>
        <w:t>else:</w:t>
      </w:r>
    </w:p>
    <w:p w14:paraId="28DAA32A" w14:textId="77777777" w:rsidR="00561D02" w:rsidRPr="002540E5" w:rsidRDefault="00561D02" w:rsidP="00561D0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hAnsi="Times New Roman"/>
        </w:rPr>
        <w:t>&gt;</w:t>
      </w:r>
      <w:r w:rsidRPr="002540E5">
        <w:rPr>
          <w:rFonts w:ascii="Times New Roman" w:hAnsi="Times New Roman"/>
        </w:rPr>
        <w:tab/>
        <w:t xml:space="preserve">select any pool of resources among the configured pools of resources except the pool(s) in </w:t>
      </w:r>
      <w:r w:rsidRPr="002540E5">
        <w:rPr>
          <w:rFonts w:ascii="Times New Roman" w:hAnsi="Times New Roman"/>
          <w:i/>
        </w:rPr>
        <w:t>sl-BWP-DiscPoolConfig</w:t>
      </w:r>
      <w:r w:rsidRPr="002540E5">
        <w:rPr>
          <w:rFonts w:ascii="Times New Roman" w:hAnsi="Times New Roman"/>
        </w:rPr>
        <w:t xml:space="preserve"> or </w:t>
      </w:r>
      <w:r w:rsidRPr="002540E5">
        <w:rPr>
          <w:rFonts w:ascii="Times New Roman" w:hAnsi="Times New Roman"/>
          <w:i/>
        </w:rPr>
        <w:t>sl-BWP-DiscPoolConfigCommon</w:t>
      </w:r>
      <w:r w:rsidRPr="002540E5">
        <w:rPr>
          <w:rFonts w:ascii="Times New Roman" w:hAnsi="Times New Roman"/>
        </w:rPr>
        <w:t>, if configured or Dedicated SL-PRS resource pool, if configured.</w:t>
      </w:r>
    </w:p>
    <w:p w14:paraId="66B2592C" w14:textId="77777777" w:rsidR="00561D02" w:rsidRPr="00782F5C" w:rsidRDefault="00561D02" w:rsidP="00561D02">
      <w:pPr>
        <w:pStyle w:val="NO"/>
        <w:spacing w:line="240" w:lineRule="auto"/>
        <w:rPr>
          <w:rFonts w:eastAsia="맑은 고딕"/>
          <w:lang w:eastAsia="ko-KR"/>
        </w:rPr>
      </w:pPr>
      <w:r w:rsidRPr="00782F5C">
        <w:t>NOTE 2C:</w:t>
      </w:r>
      <w:r w:rsidRPr="00782F5C">
        <w:tab/>
        <w:t xml:space="preserve">The MAC entity identifies the logical channel(s) for BRID or DAA based on the </w:t>
      </w:r>
      <w:proofErr w:type="spellStart"/>
      <w:r w:rsidRPr="00782F5C">
        <w:t>QoS</w:t>
      </w:r>
      <w:proofErr w:type="spellEnd"/>
      <w:r w:rsidRPr="00782F5C">
        <w:t xml:space="preserve"> information associated to BRID or DAA, i.e. PQI(s), from upper layers.</w:t>
      </w:r>
    </w:p>
    <w:p w14:paraId="6313E1CC" w14:textId="77777777" w:rsidR="00561D02" w:rsidRPr="00782F5C" w:rsidRDefault="00561D02" w:rsidP="00561D0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 xml:space="preserve">else 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맑은 고딕"/>
          <w:lang w:eastAsia="ko-KR"/>
        </w:rPr>
        <w:t>:</w:t>
      </w:r>
    </w:p>
    <w:p w14:paraId="0CCA2FC5" w14:textId="77777777" w:rsidR="00561D02" w:rsidRPr="00782F5C" w:rsidRDefault="00561D02" w:rsidP="00561D02">
      <w:pPr>
        <w:pStyle w:val="B5"/>
        <w:spacing w:line="240" w:lineRule="auto"/>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4397582E" w14:textId="77777777" w:rsidR="00561D02" w:rsidRPr="00782F5C" w:rsidRDefault="00561D02" w:rsidP="00561D0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else if SL-PRS is pending for transmission:</w:t>
      </w:r>
    </w:p>
    <w:p w14:paraId="201EBEB8" w14:textId="77777777" w:rsidR="00561D02" w:rsidRPr="00782F5C" w:rsidRDefault="00561D02" w:rsidP="00561D0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select any resource pool among the resource pool(s) allowing for SL-PRS transmission.</w:t>
      </w:r>
    </w:p>
    <w:p w14:paraId="568762CC" w14:textId="77777777" w:rsidR="00561D02" w:rsidRPr="00782F5C" w:rsidRDefault="00561D02" w:rsidP="00561D0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22E610AA" w14:textId="77777777" w:rsidR="00561D02" w:rsidRPr="00782F5C" w:rsidRDefault="00561D02" w:rsidP="00561D02">
      <w:pPr>
        <w:pStyle w:val="B5"/>
        <w:spacing w:line="240" w:lineRule="auto"/>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6F1A1A74" w14:textId="77777777" w:rsidR="00561D02" w:rsidRPr="00782F5C" w:rsidRDefault="00561D02" w:rsidP="00561D02">
      <w:pPr>
        <w:pStyle w:val="B3"/>
        <w:spacing w:line="240" w:lineRule="auto"/>
      </w:pPr>
      <w:r w:rsidRPr="00782F5C">
        <w:rPr>
          <w:lang w:eastAsia="ko-KR"/>
        </w:rPr>
        <w:t>3&gt;</w:t>
      </w:r>
      <w:r w:rsidRPr="00782F5C">
        <w:rPr>
          <w:lang w:eastAsia="ko-KR"/>
        </w:rPr>
        <w:tab/>
        <w:t>else (i.e. multiple carrier frequencies are configured):</w:t>
      </w:r>
    </w:p>
    <w:p w14:paraId="5775C608" w14:textId="77777777" w:rsidR="00561D02" w:rsidRPr="00782F5C" w:rsidRDefault="00561D02" w:rsidP="00561D02">
      <w:pPr>
        <w:pStyle w:val="B4"/>
        <w:spacing w:line="240" w:lineRule="auto"/>
        <w:rPr>
          <w:lang w:eastAsia="ko-KR"/>
        </w:rPr>
      </w:pPr>
      <w:r w:rsidRPr="00782F5C">
        <w:rPr>
          <w:lang w:eastAsia="ko-KR"/>
        </w:rPr>
        <w:t>4</w:t>
      </w:r>
      <w:r w:rsidRPr="00782F5C">
        <w:t>&gt;</w:t>
      </w:r>
      <w:r w:rsidRPr="00782F5C">
        <w:tab/>
        <w:t>trigger the TX carrier (re-)selection procedure as specified in clause 5.22.1.11.</w:t>
      </w:r>
    </w:p>
    <w:p w14:paraId="5C3AFE57" w14:textId="77777777" w:rsidR="00561D02" w:rsidRPr="00782F5C" w:rsidRDefault="00561D02" w:rsidP="00561D02">
      <w:pPr>
        <w:pStyle w:val="B2"/>
        <w:spacing w:line="240" w:lineRule="auto"/>
      </w:pPr>
      <w:r w:rsidRPr="00782F5C">
        <w:t>2&gt;</w:t>
      </w:r>
      <w:r w:rsidRPr="00782F5C">
        <w:tab/>
        <w:t xml:space="preserve">if </w:t>
      </w:r>
      <w:proofErr w:type="spellStart"/>
      <w:r w:rsidRPr="00782F5C">
        <w:t>Sidelink</w:t>
      </w:r>
      <w:proofErr w:type="spellEnd"/>
      <w:r w:rsidRPr="00782F5C">
        <w:t xml:space="preserve"> consistent LBT failure is detected as specified in clause 5.31.2 in all RB sets of the selected resource pool, if single carrier frequency is configured:</w:t>
      </w:r>
    </w:p>
    <w:p w14:paraId="5E3C3CD9" w14:textId="77777777" w:rsidR="00561D02" w:rsidRPr="00782F5C" w:rsidRDefault="00561D02" w:rsidP="00561D02">
      <w:pPr>
        <w:pStyle w:val="B3"/>
        <w:spacing w:line="240" w:lineRule="auto"/>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47F74A97" w14:textId="77777777" w:rsidR="00561D02" w:rsidRPr="00782F5C" w:rsidRDefault="00561D02" w:rsidP="00561D02">
      <w:pPr>
        <w:pStyle w:val="B4"/>
        <w:spacing w:line="240" w:lineRule="auto"/>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 which all RB sets had </w:t>
      </w:r>
      <w:proofErr w:type="spellStart"/>
      <w:r w:rsidRPr="00782F5C">
        <w:t>Sidelink</w:t>
      </w:r>
      <w:proofErr w:type="spellEnd"/>
      <w:r w:rsidRPr="00782F5C">
        <w:t xml:space="preserve"> consistent LBT failure detected and not cancelled.</w:t>
      </w:r>
    </w:p>
    <w:p w14:paraId="74F5630F" w14:textId="77777777" w:rsidR="00561D02" w:rsidRPr="00782F5C" w:rsidRDefault="00561D02" w:rsidP="00561D02">
      <w:pPr>
        <w:pStyle w:val="B3"/>
        <w:spacing w:line="240" w:lineRule="auto"/>
        <w:rPr>
          <w:lang w:eastAsia="ko-KR"/>
        </w:rPr>
      </w:pPr>
      <w:r w:rsidRPr="00782F5C">
        <w:rPr>
          <w:lang w:eastAsia="ko-KR"/>
        </w:rPr>
        <w:t>3&gt;</w:t>
      </w:r>
      <w:r w:rsidRPr="00782F5C">
        <w:rPr>
          <w:lang w:eastAsia="ko-KR"/>
        </w:rPr>
        <w:tab/>
        <w:t>else:</w:t>
      </w:r>
    </w:p>
    <w:p w14:paraId="04E63F59" w14:textId="77777777" w:rsidR="00561D02" w:rsidRPr="00782F5C" w:rsidRDefault="00561D02" w:rsidP="00561D02">
      <w:pPr>
        <w:pStyle w:val="B4"/>
        <w:spacing w:line="240" w:lineRule="auto"/>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 which all RB sets had </w:t>
      </w:r>
      <w:proofErr w:type="spellStart"/>
      <w:r w:rsidRPr="00782F5C">
        <w:t>Sidelink</w:t>
      </w:r>
      <w:proofErr w:type="spellEnd"/>
      <w:r w:rsidRPr="00782F5C">
        <w:t xml:space="preserve"> consistent LBT failure detected and not cancelled.</w:t>
      </w:r>
    </w:p>
    <w:p w14:paraId="1018E76B" w14:textId="77777777" w:rsidR="00561D02" w:rsidRPr="00782F5C" w:rsidRDefault="00561D02" w:rsidP="00561D02">
      <w:pPr>
        <w:pStyle w:val="B2"/>
        <w:spacing w:line="240" w:lineRule="auto"/>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26729C2F" w14:textId="77777777" w:rsidR="00561D02" w:rsidRPr="00782F5C" w:rsidRDefault="00561D02" w:rsidP="00561D02">
      <w:pPr>
        <w:pStyle w:val="NO"/>
        <w:spacing w:line="240" w:lineRule="auto"/>
      </w:pPr>
      <w:r w:rsidRPr="00782F5C">
        <w:t>NOTE 2D:</w:t>
      </w:r>
      <w:r w:rsidRPr="00782F5C">
        <w:tab/>
        <w:t xml:space="preserve">It is up to UE implementation how to select a resource pool that has at least one RB set in which </w:t>
      </w:r>
      <w:proofErr w:type="spellStart"/>
      <w:r w:rsidRPr="00782F5C">
        <w:t>Sidelink</w:t>
      </w:r>
      <w:proofErr w:type="spellEnd"/>
      <w:r w:rsidRPr="00782F5C">
        <w:t xml:space="preserve"> consistent LBT failure was either not detected or detected but cancelled.</w:t>
      </w:r>
    </w:p>
    <w:p w14:paraId="15DE8647" w14:textId="77777777" w:rsidR="00561D02" w:rsidRPr="00782F5C" w:rsidRDefault="00561D02" w:rsidP="00561D02">
      <w:pPr>
        <w:pStyle w:val="NO"/>
        <w:spacing w:line="240" w:lineRule="auto"/>
        <w:rPr>
          <w:lang w:eastAsia="ko-KR"/>
        </w:rPr>
      </w:pPr>
      <w:r w:rsidRPr="00782F5C">
        <w:t>NOTE 3:</w:t>
      </w:r>
      <w:r w:rsidRPr="00782F5C">
        <w:tab/>
        <w:t xml:space="preserve">The MAC entity continuously </w:t>
      </w:r>
      <w:r w:rsidRPr="00782F5C">
        <w:rPr>
          <w:lang w:eastAsia="ko-KR"/>
        </w:rPr>
        <w:t xml:space="preserve">performs the </w:t>
      </w:r>
      <w:r w:rsidRPr="00782F5C">
        <w:t xml:space="preserve">TX resource (re-)selection check until the corresponding pool of resources is released by RRC or the MAC entity decides to cancel creating a selected </w:t>
      </w:r>
      <w:proofErr w:type="spellStart"/>
      <w:r w:rsidRPr="00782F5C">
        <w:t>sidelink</w:t>
      </w:r>
      <w:proofErr w:type="spellEnd"/>
      <w:r w:rsidRPr="00782F5C">
        <w:t xml:space="preserve"> grant corresponding to transmissions of multiple MAC PDUs.</w:t>
      </w:r>
    </w:p>
    <w:p w14:paraId="14D2050C" w14:textId="77777777" w:rsidR="00561D02" w:rsidRPr="00782F5C" w:rsidRDefault="00561D02" w:rsidP="00561D02">
      <w:pPr>
        <w:pStyle w:val="B2"/>
        <w:spacing w:line="240" w:lineRule="auto"/>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58185A20" w14:textId="77777777" w:rsidR="00561D02" w:rsidRPr="00782F5C" w:rsidRDefault="00561D02" w:rsidP="00561D02">
      <w:pPr>
        <w:pStyle w:val="B3"/>
        <w:spacing w:line="240" w:lineRule="auto"/>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39466361" w14:textId="77777777" w:rsidR="00561D02" w:rsidRPr="00782F5C" w:rsidRDefault="00561D02" w:rsidP="00561D02">
      <w:pPr>
        <w:pStyle w:val="B4"/>
        <w:spacing w:line="240" w:lineRule="auto"/>
      </w:pPr>
      <w:r w:rsidRPr="00782F5C">
        <w:t>4&gt;</w:t>
      </w:r>
      <w:r w:rsidRPr="00782F5C">
        <w:tab/>
        <w:t xml:space="preserve">indicate to the physical layer RB set information </w:t>
      </w:r>
      <w:r w:rsidRPr="00782F5C">
        <w:rPr>
          <w:lang w:eastAsia="ko-KR"/>
        </w:rPr>
        <w:t xml:space="preserve">for which </w:t>
      </w:r>
      <w:proofErr w:type="spellStart"/>
      <w:r w:rsidRPr="00782F5C">
        <w:rPr>
          <w:lang w:eastAsia="ko-KR"/>
        </w:rPr>
        <w:t>Sidelink</w:t>
      </w:r>
      <w:proofErr w:type="spellEnd"/>
      <w:r w:rsidRPr="00782F5C">
        <w:rPr>
          <w:lang w:eastAsia="ko-KR"/>
        </w:rPr>
        <w:t xml:space="preserve"> consistent LBT failure was detected</w:t>
      </w:r>
      <w:r w:rsidRPr="00782F5C">
        <w:t xml:space="preserve"> and not cancelled as specified in clause 5.31.2.</w:t>
      </w:r>
    </w:p>
    <w:p w14:paraId="5C5F4D57" w14:textId="77777777" w:rsidR="00561D02" w:rsidRPr="00782F5C" w:rsidRDefault="00561D02" w:rsidP="00561D02">
      <w:pPr>
        <w:pStyle w:val="B3"/>
        <w:spacing w:line="240" w:lineRule="auto"/>
      </w:pPr>
      <w:r w:rsidRPr="00782F5C">
        <w:t>3&gt;</w:t>
      </w:r>
      <w:r w:rsidRPr="00782F5C">
        <w:tab/>
        <w:t xml:space="preserve">if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procedure</w:t>
      </w:r>
      <w:r w:rsidRPr="00782F5C">
        <w:t xml:space="preserve"> </w:t>
      </w:r>
      <w:r w:rsidRPr="00782F5C">
        <w:rPr>
          <w:lang w:eastAsia="ko-KR"/>
        </w:rPr>
        <w:t>was</w:t>
      </w:r>
      <w:r w:rsidRPr="00782F5C">
        <w:t xml:space="preserve"> </w:t>
      </w:r>
      <w:r w:rsidRPr="00782F5C">
        <w:rPr>
          <w:lang w:eastAsia="ko-KR"/>
        </w:rPr>
        <w:t>triggered</w:t>
      </w:r>
      <w:r w:rsidRPr="00782F5C">
        <w:t xml:space="preserve"> </w:t>
      </w:r>
      <w:r w:rsidRPr="00782F5C">
        <w:rPr>
          <w:lang w:eastAsia="ko-KR"/>
        </w:rPr>
        <w:t>in</w:t>
      </w:r>
      <w:r w:rsidRPr="00782F5C">
        <w:t xml:space="preserve"> </w:t>
      </w:r>
      <w:r w:rsidRPr="00782F5C">
        <w:rPr>
          <w:lang w:eastAsia="ko-KR"/>
        </w:rPr>
        <w:t>above</w:t>
      </w:r>
      <w:r w:rsidRPr="00782F5C">
        <w:t xml:space="preserve"> </w:t>
      </w:r>
      <w:r w:rsidRPr="00782F5C">
        <w:rPr>
          <w:lang w:eastAsia="ko-KR"/>
        </w:rPr>
        <w:t>and</w:t>
      </w:r>
      <w:r w:rsidRPr="00782F5C">
        <w:t xml:space="preserve"> </w:t>
      </w:r>
      <w:r w:rsidRPr="00782F5C">
        <w:rPr>
          <w:lang w:eastAsia="ko-KR"/>
        </w:rPr>
        <w:t>one</w:t>
      </w:r>
      <w:r w:rsidRPr="00782F5C">
        <w:t xml:space="preserve"> </w:t>
      </w:r>
      <w:r w:rsidRPr="00782F5C">
        <w:rPr>
          <w:lang w:eastAsia="ko-KR"/>
        </w:rPr>
        <w:t>or</w:t>
      </w:r>
      <w:r w:rsidRPr="00782F5C">
        <w:t xml:space="preserve"> </w:t>
      </w:r>
      <w:r w:rsidRPr="00782F5C">
        <w:rPr>
          <w:lang w:eastAsia="ko-KR"/>
        </w:rPr>
        <w:t>more</w:t>
      </w:r>
      <w:r w:rsidRPr="00782F5C">
        <w:t xml:space="preserve"> </w:t>
      </w:r>
      <w:r w:rsidRPr="00782F5C">
        <w:rPr>
          <w:lang w:eastAsia="ko-KR"/>
        </w:rPr>
        <w:t>carriers</w:t>
      </w:r>
      <w:r w:rsidRPr="00782F5C">
        <w:t xml:space="preserve"> </w:t>
      </w:r>
      <w:r w:rsidRPr="00782F5C">
        <w:rPr>
          <w:lang w:eastAsia="ko-KR"/>
        </w:rPr>
        <w:t>have</w:t>
      </w:r>
      <w:r w:rsidRPr="00782F5C">
        <w:t xml:space="preserve"> </w:t>
      </w:r>
      <w:r w:rsidRPr="00782F5C">
        <w:rPr>
          <w:lang w:eastAsia="ko-KR"/>
        </w:rPr>
        <w:t>been</w:t>
      </w:r>
      <w:r w:rsidRPr="00782F5C">
        <w:t xml:space="preserve"> </w:t>
      </w:r>
      <w:r w:rsidRPr="00782F5C">
        <w:rPr>
          <w:lang w:eastAsia="ko-KR"/>
        </w:rPr>
        <w:t>(re-)selected</w:t>
      </w:r>
      <w:r w:rsidRPr="00782F5C">
        <w:t xml:space="preserve"> </w:t>
      </w:r>
      <w:r w:rsidRPr="00782F5C">
        <w:rPr>
          <w:lang w:eastAsia="ko-KR"/>
        </w:rPr>
        <w:t>in</w:t>
      </w:r>
      <w:r w:rsidRPr="00782F5C">
        <w:t xml:space="preserve">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clause</w:t>
      </w:r>
      <w:r w:rsidRPr="00782F5C">
        <w:t xml:space="preserve"> </w:t>
      </w:r>
      <w:r w:rsidRPr="00782F5C">
        <w:rPr>
          <w:lang w:eastAsia="ko-KR"/>
        </w:rPr>
        <w:t>5.22.1.11:</w:t>
      </w:r>
    </w:p>
    <w:p w14:paraId="4F26D8EC" w14:textId="77777777" w:rsidR="00561D02" w:rsidRPr="00782F5C" w:rsidRDefault="00561D02" w:rsidP="00561D02">
      <w:pPr>
        <w:pStyle w:val="B4"/>
        <w:spacing w:line="240" w:lineRule="auto"/>
      </w:pPr>
      <w:r w:rsidRPr="00782F5C">
        <w:lastRenderedPageBreak/>
        <w:t>4&gt;</w:t>
      </w:r>
      <w:r w:rsidRPr="00782F5C">
        <w:tab/>
        <w:t>determine the order of the (re-)selected carriers, according to the decreasing order based on the highest priority of logical channels which are allowed on each (re-)selected carrier</w:t>
      </w:r>
      <w:r w:rsidRPr="00782F5C">
        <w:rPr>
          <w:lang w:eastAsia="ko-KR"/>
        </w:rPr>
        <w:t>,</w:t>
      </w:r>
      <w:r w:rsidRPr="00782F5C">
        <w:t xml:space="preserve"> </w:t>
      </w:r>
      <w:r w:rsidRPr="00782F5C">
        <w:rPr>
          <w:lang w:eastAsia="ko-KR"/>
        </w:rPr>
        <w:t>and</w:t>
      </w:r>
      <w:r w:rsidRPr="00782F5C">
        <w:t xml:space="preserve"> </w:t>
      </w:r>
      <w:r w:rsidRPr="00782F5C">
        <w:rPr>
          <w:lang w:eastAsia="ko-KR"/>
        </w:rPr>
        <w:t>perform</w:t>
      </w:r>
      <w:r w:rsidRPr="00782F5C">
        <w:t xml:space="preserve"> </w:t>
      </w:r>
      <w:r w:rsidRPr="00782F5C">
        <w:rPr>
          <w:lang w:eastAsia="ko-KR"/>
        </w:rPr>
        <w:t>the</w:t>
      </w:r>
      <w:r w:rsidRPr="00782F5C">
        <w:t xml:space="preserve"> </w:t>
      </w:r>
      <w:r w:rsidRPr="00782F5C">
        <w:rPr>
          <w:lang w:eastAsia="ko-KR"/>
        </w:rPr>
        <w:t>resource selection procedure as specified in this clause</w:t>
      </w:r>
      <w:r w:rsidRPr="00782F5C">
        <w:t xml:space="preserve"> </w:t>
      </w:r>
      <w:r w:rsidRPr="00782F5C">
        <w:rPr>
          <w:lang w:eastAsia="ko-KR"/>
        </w:rPr>
        <w:t>for</w:t>
      </w:r>
      <w:r w:rsidRPr="00782F5C">
        <w:t xml:space="preserve"> </w:t>
      </w:r>
      <w:r w:rsidRPr="00782F5C">
        <w:rPr>
          <w:lang w:eastAsia="ko-KR"/>
        </w:rPr>
        <w:t>each</w:t>
      </w:r>
      <w:r w:rsidRPr="00782F5C">
        <w:t xml:space="preserve"> </w:t>
      </w:r>
      <w:proofErr w:type="spellStart"/>
      <w:r w:rsidRPr="00782F5C">
        <w:rPr>
          <w:lang w:eastAsia="ko-KR"/>
        </w:rPr>
        <w:t>Sidelink</w:t>
      </w:r>
      <w:proofErr w:type="spellEnd"/>
      <w:r w:rsidRPr="00782F5C">
        <w:t xml:space="preserve"> </w:t>
      </w:r>
      <w:r w:rsidRPr="00782F5C">
        <w:rPr>
          <w:lang w:eastAsia="ko-KR"/>
        </w:rPr>
        <w:t>process</w:t>
      </w:r>
      <w:r w:rsidRPr="00782F5C">
        <w:t xml:space="preserve"> </w:t>
      </w:r>
      <w:r w:rsidRPr="00782F5C">
        <w:rPr>
          <w:lang w:eastAsia="ko-KR"/>
        </w:rPr>
        <w:t>on</w:t>
      </w:r>
      <w:r w:rsidRPr="00782F5C">
        <w:t xml:space="preserve"> </w:t>
      </w:r>
      <w:r w:rsidRPr="00782F5C">
        <w:rPr>
          <w:lang w:eastAsia="ko-KR"/>
        </w:rPr>
        <w:t>each</w:t>
      </w:r>
      <w:r w:rsidRPr="00782F5C">
        <w:t xml:space="preserve"> </w:t>
      </w:r>
      <w:r w:rsidRPr="00782F5C">
        <w:rPr>
          <w:lang w:eastAsia="ko-KR"/>
        </w:rPr>
        <w:t>(re-)selected</w:t>
      </w:r>
      <w:r w:rsidRPr="00782F5C">
        <w:t xml:space="preserve"> </w:t>
      </w:r>
      <w:r w:rsidRPr="00782F5C">
        <w:rPr>
          <w:lang w:eastAsia="ko-KR"/>
        </w:rPr>
        <w:t>carrier</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the</w:t>
      </w:r>
      <w:r w:rsidRPr="00782F5C">
        <w:t xml:space="preserve"> </w:t>
      </w:r>
      <w:r w:rsidRPr="00782F5C">
        <w:rPr>
          <w:lang w:eastAsia="ko-KR"/>
        </w:rPr>
        <w:t>order.</w:t>
      </w:r>
    </w:p>
    <w:p w14:paraId="205CB92B" w14:textId="77777777" w:rsidR="00561D02" w:rsidRPr="00782F5C" w:rsidRDefault="00561D02" w:rsidP="00561D02">
      <w:pPr>
        <w:pStyle w:val="B3"/>
        <w:spacing w:line="240" w:lineRule="auto"/>
      </w:pPr>
      <w:r w:rsidRPr="00782F5C">
        <w:t>3&gt;</w:t>
      </w:r>
      <w:r w:rsidRPr="00782F5C">
        <w:tab/>
        <w:t>if one or multiple SL DRX(s) is configured in the destination UE(s) receiving SL-SCH data:</w:t>
      </w:r>
    </w:p>
    <w:p w14:paraId="20385B86" w14:textId="77777777" w:rsidR="00561D02" w:rsidRPr="00782F5C" w:rsidRDefault="00561D02" w:rsidP="00561D02">
      <w:pPr>
        <w:pStyle w:val="B4"/>
        <w:spacing w:line="240" w:lineRule="auto"/>
      </w:pPr>
      <w:r w:rsidRPr="00782F5C">
        <w:t>4&gt;</w:t>
      </w:r>
      <w:r w:rsidRPr="00782F5C">
        <w:tab/>
        <w:t>indicate to the physical layer SL DRX Active time in the destination UE(s) receiving SL-SCH data, as specified in clause 5.28.2.</w:t>
      </w:r>
    </w:p>
    <w:p w14:paraId="2D1BE04C" w14:textId="77777777" w:rsidR="00561D02" w:rsidRPr="00782F5C" w:rsidRDefault="00561D02" w:rsidP="00561D02">
      <w:pPr>
        <w:pStyle w:val="NO"/>
        <w:spacing w:line="240" w:lineRule="auto"/>
      </w:pPr>
      <w:r w:rsidRPr="00782F5C">
        <w:t>NOTE 3A:</w:t>
      </w:r>
      <w:r w:rsidRPr="00782F5C">
        <w:tab/>
        <w:t>The MAC entity selects a value for the resource reservation interval which</w:t>
      </w:r>
      <w:r w:rsidRPr="00782F5C">
        <w:rPr>
          <w:rFonts w:eastAsia="Calibri"/>
        </w:rPr>
        <w:t xml:space="preserve"> is larger than the remaining PDB of SL data available in the logical channel or remaining SL-PRS delay budget</w:t>
      </w:r>
      <w:r w:rsidRPr="00782F5C">
        <w:t>. The value of the SL-PRS delay budget is provided by the UE's own upper layers by implementation.</w:t>
      </w:r>
    </w:p>
    <w:p w14:paraId="21789B6D" w14:textId="77777777" w:rsidR="00561D02" w:rsidRPr="00782F5C" w:rsidRDefault="00561D02" w:rsidP="00561D02">
      <w:pPr>
        <w:pStyle w:val="B3"/>
        <w:spacing w:line="240" w:lineRule="auto"/>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2AEF79F1" w14:textId="77777777" w:rsidR="00561D02" w:rsidRPr="00782F5C" w:rsidRDefault="00561D02" w:rsidP="00561D02">
      <w:pPr>
        <w:pStyle w:val="B3"/>
        <w:spacing w:line="240" w:lineRule="auto"/>
      </w:pPr>
      <w:r w:rsidRPr="00782F5C">
        <w:t>3&gt;</w:t>
      </w:r>
      <w:r w:rsidRPr="00782F5C">
        <w:tab/>
        <w:t>if the selected resource pool is not Dedicated SL-PRS resource pool:</w:t>
      </w:r>
    </w:p>
    <w:p w14:paraId="4025E81F" w14:textId="77777777" w:rsidR="00561D02" w:rsidRPr="00782F5C" w:rsidRDefault="00561D02" w:rsidP="00561D02">
      <w:pPr>
        <w:pStyle w:val="B4"/>
        <w:spacing w:line="240" w:lineRule="auto"/>
      </w:pPr>
      <w:r w:rsidRPr="00782F5C">
        <w:t>4&gt;</w:t>
      </w:r>
      <w:r w:rsidRPr="00782F5C">
        <w:tab/>
        <w:t xml:space="preserve">select one of the allowed values configured by RRC in </w:t>
      </w:r>
      <w:proofErr w:type="spellStart"/>
      <w:r w:rsidRPr="00782F5C">
        <w:rPr>
          <w:i/>
          <w:iCs/>
        </w:rPr>
        <w:t>sl-ResourceReservePeriodList</w:t>
      </w:r>
      <w:proofErr w:type="spellEnd"/>
      <w:r w:rsidRPr="00782F5C">
        <w:t xml:space="preserve"> and set the resource reservation interval, </w:t>
      </w:r>
      <w:proofErr w:type="spellStart"/>
      <w:r w:rsidRPr="00782F5C">
        <w:rPr>
          <w:i/>
          <w:iCs/>
        </w:rPr>
        <w:t>P</w:t>
      </w:r>
      <w:r w:rsidRPr="00782F5C">
        <w:rPr>
          <w:vertAlign w:val="subscript"/>
        </w:rPr>
        <w:t>rsvp_TX</w:t>
      </w:r>
      <w:proofErr w:type="spellEnd"/>
      <w:r w:rsidRPr="00782F5C">
        <w:t>, with the selected value;</w:t>
      </w:r>
    </w:p>
    <w:p w14:paraId="0946B160" w14:textId="77777777" w:rsidR="00561D02" w:rsidRPr="00782F5C" w:rsidRDefault="00561D02" w:rsidP="00561D02">
      <w:pPr>
        <w:pStyle w:val="B4"/>
        <w:spacing w:line="240" w:lineRule="auto"/>
      </w:pPr>
      <w:r w:rsidRPr="00782F5C">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780F679E" w14:textId="77777777" w:rsidR="00561D02" w:rsidRPr="00782F5C" w:rsidRDefault="00561D02" w:rsidP="00561D02">
      <w:pPr>
        <w:pStyle w:val="NO"/>
        <w:spacing w:line="240" w:lineRule="auto"/>
        <w:rPr>
          <w:rFonts w:eastAsia="DengXian"/>
          <w:lang w:eastAsia="zh-CN"/>
        </w:rPr>
      </w:pPr>
      <w:r w:rsidRPr="00782F5C">
        <w:rPr>
          <w:rFonts w:eastAsia="DengXian"/>
          <w:lang w:eastAsia="zh-CN"/>
        </w:rPr>
        <w:t>NOTE 3A0:</w:t>
      </w:r>
      <w:r w:rsidRPr="00782F5C">
        <w:rPr>
          <w:rFonts w:eastAsia="DengXian"/>
          <w:lang w:eastAsia="zh-CN"/>
        </w:rPr>
        <w:tab/>
        <w:t>The priority of SL-PRS is provided by the UE's own upper layers by implementation within the service layer requirement of the Ranging/</w:t>
      </w:r>
      <w:proofErr w:type="spellStart"/>
      <w:r w:rsidRPr="00782F5C">
        <w:rPr>
          <w:rFonts w:eastAsia="DengXian"/>
          <w:lang w:eastAsia="zh-CN"/>
        </w:rPr>
        <w:t>Sidelink</w:t>
      </w:r>
      <w:proofErr w:type="spellEnd"/>
      <w:r w:rsidRPr="00782F5C">
        <w:rPr>
          <w:rFonts w:eastAsia="DengXian"/>
          <w:lang w:eastAsia="zh-CN"/>
        </w:rPr>
        <w:t xml:space="preserve"> Positioning.</w:t>
      </w:r>
    </w:p>
    <w:p w14:paraId="02071E00" w14:textId="77777777" w:rsidR="00561D02" w:rsidRPr="00782F5C" w:rsidRDefault="00561D02" w:rsidP="00561D02">
      <w:pPr>
        <w:pStyle w:val="NO"/>
        <w:spacing w:line="240" w:lineRule="auto"/>
      </w:pPr>
      <w:r w:rsidRPr="00782F5C">
        <w:t>NOTE 3Aa:</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66169461" w14:textId="77777777" w:rsidR="00561D02" w:rsidRPr="00782F5C" w:rsidRDefault="00561D02" w:rsidP="00561D02">
      <w:pPr>
        <w:pStyle w:val="NO"/>
        <w:spacing w:line="240" w:lineRule="auto"/>
      </w:pPr>
      <w:r w:rsidRPr="00782F5C">
        <w:rPr>
          <w:rFonts w:eastAsia="DengXian"/>
          <w:lang w:eastAsia="zh-CN"/>
        </w:rPr>
        <w:t>NOTE 3Aa0:</w:t>
      </w:r>
      <w:r w:rsidRPr="00782F5C">
        <w:rPr>
          <w:rFonts w:eastAsia="DengXian"/>
          <w:lang w:eastAsia="zh-CN"/>
        </w:rPr>
        <w:tab/>
        <w:t>When transmission is performed on Shared SL-PRS resource pool, the selected number of HARQ retransmissions also corresponds to the number of SL-PRS transmissions.</w:t>
      </w:r>
    </w:p>
    <w:p w14:paraId="0B4737CB" w14:textId="77777777" w:rsidR="00561D02" w:rsidRPr="00782F5C" w:rsidRDefault="00561D02" w:rsidP="00561D02">
      <w:pPr>
        <w:pStyle w:val="B4"/>
        <w:spacing w:line="240" w:lineRule="auto"/>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4634161A" w14:textId="77777777" w:rsidR="00561D02" w:rsidRPr="00782F5C" w:rsidRDefault="00561D02" w:rsidP="00561D0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else if the selected resource pool is Dedicated SL-PRS resource pool:</w:t>
      </w:r>
    </w:p>
    <w:p w14:paraId="5740B57E" w14:textId="77777777" w:rsidR="00561D02" w:rsidRPr="00782F5C" w:rsidRDefault="00561D02" w:rsidP="00561D02">
      <w:pPr>
        <w:pStyle w:val="B4"/>
        <w:spacing w:line="240" w:lineRule="auto"/>
      </w:pPr>
      <w:r w:rsidRPr="00782F5C">
        <w:t>4&gt;</w:t>
      </w:r>
      <w:r w:rsidRPr="00782F5C">
        <w:tab/>
        <w:t xml:space="preserve">select one of the allowed values configured by RRC in </w:t>
      </w:r>
      <w:proofErr w:type="spellStart"/>
      <w:r w:rsidRPr="00782F5C">
        <w:rPr>
          <w:i/>
        </w:rPr>
        <w:t>sl</w:t>
      </w:r>
      <w:proofErr w:type="spellEnd"/>
      <w:r w:rsidRPr="00782F5C">
        <w:rPr>
          <w:i/>
        </w:rPr>
        <w:t>-PRS-</w:t>
      </w:r>
      <w:proofErr w:type="spellStart"/>
      <w:r w:rsidRPr="00782F5C">
        <w:rPr>
          <w:i/>
        </w:rPr>
        <w:t>ResourceReservePeriodList</w:t>
      </w:r>
      <w:proofErr w:type="spellEnd"/>
      <w:r w:rsidRPr="00782F5C">
        <w:t xml:space="preserve"> and set the resource reservation interval</w:t>
      </w:r>
      <w:r w:rsidRPr="00782F5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82F5C">
        <w:rPr>
          <w:rFonts w:eastAsia="Calibri"/>
        </w:rPr>
        <w:t>,</w:t>
      </w:r>
      <w:r w:rsidRPr="00782F5C">
        <w:t xml:space="preserve"> with the selected value;</w:t>
      </w:r>
    </w:p>
    <w:p w14:paraId="687F78A4" w14:textId="77777777" w:rsidR="00561D02" w:rsidRPr="00782F5C" w:rsidRDefault="00561D02" w:rsidP="00561D02">
      <w:pPr>
        <w:pStyle w:val="B4"/>
        <w:spacing w:line="240" w:lineRule="auto"/>
        <w:rPr>
          <w:rFonts w:eastAsia="DengXian"/>
          <w:lang w:eastAsia="zh-CN"/>
        </w:rPr>
      </w:pPr>
      <w:r w:rsidRPr="00782F5C">
        <w:rPr>
          <w:rFonts w:eastAsia="DengXian"/>
          <w:lang w:eastAsia="zh-CN"/>
        </w:rPr>
        <w:lastRenderedPageBreak/>
        <w:t>4&gt;</w:t>
      </w:r>
      <w:r w:rsidRPr="00782F5C">
        <w:rPr>
          <w:rFonts w:eastAsia="DengXian"/>
          <w:lang w:eastAsia="zh-CN"/>
        </w:rPr>
        <w:tab/>
        <w:t xml:space="preserve">select the number of SL-PRS retransmissions from the allowed numbers, if configured by RRC, in </w:t>
      </w:r>
      <w:proofErr w:type="spellStart"/>
      <w:r w:rsidRPr="00782F5C">
        <w:rPr>
          <w:rFonts w:eastAsia="DengXian"/>
          <w:i/>
          <w:lang w:eastAsia="zh-CN"/>
        </w:rPr>
        <w:t>sl</w:t>
      </w:r>
      <w:proofErr w:type="spellEnd"/>
      <w:r w:rsidRPr="00782F5C">
        <w:rPr>
          <w:rFonts w:eastAsia="DengXian"/>
          <w:i/>
          <w:lang w:eastAsia="zh-CN"/>
        </w:rPr>
        <w:t>-PRS-</w:t>
      </w:r>
      <w:proofErr w:type="spellStart"/>
      <w:r w:rsidRPr="00782F5C">
        <w:rPr>
          <w:rFonts w:eastAsia="DengXian"/>
          <w:i/>
          <w:lang w:eastAsia="zh-CN"/>
        </w:rPr>
        <w:t>MaxNum</w:t>
      </w:r>
      <w:proofErr w:type="spellEnd"/>
      <w:r w:rsidRPr="00782F5C">
        <w:rPr>
          <w:rFonts w:eastAsia="DengXian"/>
          <w:i/>
          <w:lang w:eastAsia="zh-CN"/>
        </w:rPr>
        <w:t>-Transmissions</w:t>
      </w:r>
      <w:r w:rsidRPr="00782F5C">
        <w:rPr>
          <w:rFonts w:eastAsia="DengXian"/>
          <w:iCs/>
          <w:lang w:eastAsia="zh-CN"/>
        </w:rPr>
        <w:t xml:space="preserve"> included in </w:t>
      </w:r>
      <w:proofErr w:type="spellStart"/>
      <w:r w:rsidRPr="00782F5C">
        <w:rPr>
          <w:rFonts w:eastAsia="DengXian"/>
          <w:i/>
          <w:lang w:eastAsia="zh-CN"/>
        </w:rPr>
        <w:t>sl</w:t>
      </w:r>
      <w:proofErr w:type="spellEnd"/>
      <w:r w:rsidRPr="00782F5C">
        <w:rPr>
          <w:rFonts w:eastAsia="DengXian"/>
          <w:i/>
          <w:lang w:eastAsia="zh-CN"/>
        </w:rPr>
        <w:t>-CBR-SL-PRS-</w:t>
      </w:r>
      <w:proofErr w:type="spellStart"/>
      <w:r w:rsidRPr="00782F5C">
        <w:rPr>
          <w:rFonts w:eastAsia="DengXian"/>
          <w:i/>
          <w:lang w:eastAsia="zh-CN"/>
        </w:rPr>
        <w:t>TxConfigList</w:t>
      </w:r>
      <w:proofErr w:type="spellEnd"/>
      <w:r w:rsidRPr="00782F5C">
        <w:rPr>
          <w:rFonts w:eastAsia="DengXian"/>
          <w:lang w:eastAsia="zh-CN"/>
        </w:rPr>
        <w:t>.</w:t>
      </w:r>
    </w:p>
    <w:p w14:paraId="7D440B8F" w14:textId="77777777" w:rsidR="00561D02" w:rsidRPr="00782F5C" w:rsidRDefault="00561D02" w:rsidP="00561D02">
      <w:pPr>
        <w:pStyle w:val="B3"/>
        <w:spacing w:line="240" w:lineRule="auto"/>
        <w:rPr>
          <w:lang w:eastAsia="ko-KR"/>
        </w:rPr>
      </w:pPr>
      <w:r w:rsidRPr="00782F5C">
        <w:rPr>
          <w:lang w:eastAsia="ko-KR"/>
        </w:rPr>
        <w:t>3&gt;</w:t>
      </w:r>
      <w:r w:rsidRPr="00782F5C">
        <w:rPr>
          <w:lang w:eastAsia="ko-KR"/>
        </w:rPr>
        <w:tab/>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367C60F0" w14:textId="77777777" w:rsidR="00561D02" w:rsidRPr="00782F5C" w:rsidRDefault="00561D02" w:rsidP="00561D02">
      <w:pPr>
        <w:pStyle w:val="B4"/>
        <w:spacing w:line="240" w:lineRule="auto"/>
        <w:rPr>
          <w:lang w:eastAsia="zh-CN"/>
        </w:rPr>
      </w:pPr>
      <w:r w:rsidRPr="00782F5C">
        <w:rPr>
          <w:lang w:eastAsia="zh-CN"/>
        </w:rPr>
        <w:t>4&gt;</w:t>
      </w:r>
      <w:r w:rsidRPr="00782F5C">
        <w:rPr>
          <w:lang w:eastAsia="zh-CN"/>
        </w:rPr>
        <w:tab/>
        <w:t>if transmission based on random selection is configured by upper layers:</w:t>
      </w:r>
    </w:p>
    <w:p w14:paraId="5C9FB7EB" w14:textId="77777777" w:rsidR="00561D02" w:rsidRPr="00782F5C" w:rsidRDefault="00561D02" w:rsidP="00561D02">
      <w:pPr>
        <w:pStyle w:val="B5"/>
        <w:spacing w:line="240" w:lineRule="auto"/>
      </w:pPr>
      <w:r w:rsidRPr="00782F5C">
        <w:rPr>
          <w:lang w:eastAsia="zh-CN"/>
        </w:rPr>
        <w:t>5&gt;</w:t>
      </w:r>
      <w:r w:rsidRPr="00782F5C">
        <w:rPr>
          <w:lang w:eastAsia="zh-CN"/>
        </w:rPr>
        <w:tab/>
      </w:r>
      <w:r w:rsidRPr="00782F5C">
        <w:t>if the selected resource pool is not Dedicated SL-PRS resource pool:</w:t>
      </w:r>
    </w:p>
    <w:p w14:paraId="765F9F50" w14:textId="77777777" w:rsidR="00561D02" w:rsidRPr="002540E5" w:rsidRDefault="00561D02" w:rsidP="00561D02">
      <w:pPr>
        <w:pStyle w:val="B6"/>
        <w:spacing w:line="240" w:lineRule="auto"/>
        <w:rPr>
          <w:rFonts w:ascii="Times New Roman" w:hAnsi="Times New Roman"/>
          <w:lang w:eastAsia="zh-CN"/>
        </w:rPr>
      </w:pPr>
      <w:r w:rsidRPr="002540E5">
        <w:rPr>
          <w:rFonts w:ascii="Times New Roman" w:hAnsi="Times New Roman"/>
          <w:lang w:eastAsia="zh-CN"/>
        </w:rPr>
        <w:t>6&gt;</w:t>
      </w:r>
      <w:r w:rsidRPr="002540E5">
        <w:rPr>
          <w:rFonts w:ascii="Times New Roman" w:hAnsi="Times New Roman"/>
          <w:lang w:eastAsia="zh-CN"/>
        </w:rPr>
        <w:tab/>
        <w:t xml:space="preserve">randomly select the time and frequency resources for one transmission opportunity </w:t>
      </w:r>
      <w:r w:rsidRPr="002540E5">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2540E5">
        <w:rPr>
          <w:rFonts w:ascii="Times New Roman" w:hAnsi="Times New Roman"/>
          <w:lang w:eastAsia="zh-CN"/>
        </w:rPr>
        <w:t xml:space="preserve">, </w:t>
      </w:r>
      <w:r w:rsidRPr="002540E5">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2540E5">
        <w:rPr>
          <w:rFonts w:ascii="Times New Roman" w:hAnsi="Times New Roman"/>
          <w:i/>
        </w:rPr>
        <w:t>sl-</w:t>
      </w:r>
      <w:r w:rsidRPr="002540E5">
        <w:rPr>
          <w:rFonts w:ascii="Times New Roman" w:eastAsia="SimSun" w:hAnsi="Times New Roman"/>
          <w:i/>
          <w:iCs/>
          <w:lang w:eastAsia="ko-KR"/>
        </w:rPr>
        <w:t>transmissionStructureForPSCCHandPSSCH</w:t>
      </w:r>
      <w:r w:rsidRPr="002540E5">
        <w:rPr>
          <w:rFonts w:ascii="Times New Roman" w:eastAsia="SimSun" w:hAnsi="Times New Roman"/>
          <w:lang w:eastAsia="ko-KR"/>
        </w:rPr>
        <w:t xml:space="preserve"> is set to 'contiguousRB' </w:t>
      </w:r>
      <w:r w:rsidRPr="002540E5">
        <w:rPr>
          <w:rFonts w:ascii="Times New Roman" w:hAnsi="Times New Roman"/>
        </w:rPr>
        <w:t xml:space="preserve">are excluded, if configured, </w:t>
      </w:r>
      <w:r w:rsidRPr="002540E5">
        <w:rPr>
          <w:rFonts w:ascii="Times New Roman" w:hAnsi="Times New Roman"/>
          <w:lang w:eastAsia="zh-CN"/>
        </w:rPr>
        <w:t>according to the amount of selected frequency resources, the remaining PDB of SL data available in the logical channel(s), and the remaining SL-PRS delay budget</w:t>
      </w:r>
      <w:r w:rsidRPr="002540E5">
        <w:rPr>
          <w:rFonts w:ascii="Times New Roman" w:hAnsi="Times New Roman"/>
        </w:rPr>
        <w:t xml:space="preserve"> of the SL-PRS transmission(s), if available,</w:t>
      </w:r>
      <w:r w:rsidRPr="002540E5">
        <w:rPr>
          <w:rFonts w:ascii="Times New Roman" w:hAnsi="Times New Roman"/>
          <w:lang w:eastAsia="zh-CN"/>
        </w:rPr>
        <w:t xml:space="preserve"> allowed on the carrier.</w:t>
      </w:r>
    </w:p>
    <w:p w14:paraId="4D6FC44F" w14:textId="77777777" w:rsidR="00561D02" w:rsidRPr="00782F5C" w:rsidRDefault="00561D02" w:rsidP="00561D02">
      <w:pPr>
        <w:pStyle w:val="NO"/>
        <w:spacing w:line="240" w:lineRule="auto"/>
        <w:rPr>
          <w:rFonts w:eastAsia="DengXian"/>
          <w:lang w:eastAsia="zh-CN"/>
        </w:rPr>
      </w:pPr>
      <w:bookmarkStart w:id="8" w:name="_Hlk148781724"/>
      <w:r w:rsidRPr="00782F5C">
        <w:rPr>
          <w:rFonts w:eastAsia="DengXian"/>
          <w:lang w:eastAsia="zh-CN"/>
        </w:rPr>
        <w:t>NOTE 3Ab:</w:t>
      </w:r>
      <w:r w:rsidRPr="00782F5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8"/>
    <w:p w14:paraId="53CAFB77" w14:textId="77777777" w:rsidR="00561D02" w:rsidRPr="00782F5C" w:rsidRDefault="00561D02" w:rsidP="00561D0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2D1DEC3B" w14:textId="77777777" w:rsidR="00561D02" w:rsidRPr="002540E5" w:rsidRDefault="00561D02" w:rsidP="00561D02">
      <w:pPr>
        <w:pStyle w:val="B6"/>
        <w:spacing w:line="240" w:lineRule="auto"/>
        <w:rPr>
          <w:rFonts w:ascii="Times New Roman" w:eastAsia="DengXian" w:hAnsi="Times New Roman"/>
          <w:lang w:eastAsia="zh-CN"/>
        </w:rPr>
      </w:pPr>
      <w:r w:rsidRPr="002540E5">
        <w:rPr>
          <w:rFonts w:ascii="Times New Roman" w:eastAsia="DengXian" w:hAnsi="Times New Roman"/>
          <w:lang w:eastAsia="zh-CN"/>
        </w:rPr>
        <w:t>6&gt;</w:t>
      </w:r>
      <w:r w:rsidRPr="002540E5">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transmission(s).</w:t>
      </w:r>
    </w:p>
    <w:p w14:paraId="6FFC71C4" w14:textId="77777777" w:rsidR="00561D02" w:rsidRPr="00782F5C" w:rsidRDefault="00561D02" w:rsidP="00561D02">
      <w:pPr>
        <w:pStyle w:val="B4"/>
        <w:spacing w:line="240" w:lineRule="auto"/>
      </w:pPr>
      <w:r w:rsidRPr="00782F5C">
        <w:rPr>
          <w:lang w:eastAsia="zh-CN"/>
        </w:rPr>
        <w:t>4&gt;</w:t>
      </w:r>
      <w:r w:rsidRPr="00782F5C">
        <w:rPr>
          <w:lang w:eastAsia="zh-CN"/>
        </w:rPr>
        <w:tab/>
        <w:t>else:</w:t>
      </w:r>
    </w:p>
    <w:p w14:paraId="42A56058" w14:textId="77777777" w:rsidR="00561D02" w:rsidRPr="00782F5C" w:rsidRDefault="00561D02" w:rsidP="00561D02">
      <w:pPr>
        <w:pStyle w:val="B5"/>
        <w:spacing w:line="240" w:lineRule="auto"/>
        <w:rPr>
          <w:lang w:eastAsia="ko-KR"/>
        </w:rPr>
      </w:pPr>
      <w:r w:rsidRPr="00782F5C">
        <w:rPr>
          <w:lang w:eastAsia="ko-KR"/>
        </w:rPr>
        <w:t>5&gt;</w:t>
      </w:r>
      <w:r w:rsidRPr="00782F5C">
        <w:rPr>
          <w:lang w:eastAsia="ko-KR"/>
        </w:rPr>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5D6DD86C" w14:textId="77777777" w:rsidR="00561D02" w:rsidRPr="002540E5" w:rsidRDefault="00561D02" w:rsidP="00561D02">
      <w:pPr>
        <w:pStyle w:val="B6"/>
        <w:spacing w:line="240" w:lineRule="auto"/>
        <w:rPr>
          <w:rFonts w:ascii="Times New Roman" w:hAnsi="Times New Roman"/>
          <w:lang w:eastAsia="ko-KR"/>
        </w:rPr>
      </w:pPr>
      <w:r w:rsidRPr="002540E5">
        <w:rPr>
          <w:rFonts w:ascii="Times New Roman" w:hAnsi="Times New Roman"/>
        </w:rPr>
        <w:t>6&gt;</w:t>
      </w:r>
      <w:r w:rsidRPr="002540E5">
        <w:rPr>
          <w:rFonts w:ascii="Times New Roman" w:hAnsi="Times New Roman"/>
        </w:rPr>
        <w:tab/>
      </w:r>
      <w:r w:rsidRPr="002540E5">
        <w:rPr>
          <w:rFonts w:ascii="Times New Roman" w:eastAsia="MS Mincho" w:hAnsi="Times New Roman"/>
        </w:rPr>
        <w:t>when SCS of NR SL is (pre-)configured as</w:t>
      </w:r>
      <w:r w:rsidRPr="002540E5">
        <w:rPr>
          <w:rFonts w:ascii="Times New Roman" w:eastAsia="MS Mincho" w:hAnsi="Times New Roman"/>
          <w:i/>
        </w:rPr>
        <w:t xml:space="preserve"> μ</w:t>
      </w:r>
      <w:r w:rsidRPr="002540E5">
        <w:rPr>
          <w:rFonts w:ascii="Times New Roman" w:eastAsia="MS Mincho" w:hAnsi="Times New Roman"/>
        </w:rPr>
        <w:t xml:space="preserve"> = 0:</w:t>
      </w:r>
    </w:p>
    <w:p w14:paraId="5A1499E0" w14:textId="77777777" w:rsidR="00561D02" w:rsidRPr="00782F5C" w:rsidRDefault="00561D02" w:rsidP="00561D02">
      <w:pPr>
        <w:pStyle w:val="B7"/>
        <w:spacing w:line="240" w:lineRule="auto"/>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635FFCC4" w14:textId="77777777" w:rsidR="00561D02" w:rsidRPr="002540E5" w:rsidRDefault="00561D02" w:rsidP="00561D02">
      <w:pPr>
        <w:pStyle w:val="B6"/>
        <w:spacing w:line="240" w:lineRule="auto"/>
        <w:rPr>
          <w:rFonts w:ascii="Times New Roman" w:hAnsi="Times New Roman"/>
        </w:rPr>
      </w:pPr>
      <w:r w:rsidRPr="002540E5">
        <w:rPr>
          <w:rFonts w:ascii="Times New Roman" w:hAnsi="Times New Roman"/>
        </w:rPr>
        <w:t>6&gt;</w:t>
      </w:r>
      <w:r w:rsidRPr="002540E5">
        <w:rPr>
          <w:rFonts w:ascii="Times New Roman" w:hAnsi="Times New Roman"/>
        </w:rPr>
        <w:tab/>
      </w:r>
      <w:r w:rsidRPr="002540E5">
        <w:rPr>
          <w:rFonts w:ascii="Times New Roman" w:eastAsia="MS Mincho" w:hAnsi="Times New Roman"/>
        </w:rPr>
        <w:t>when SCS of NR SL is (pre-)configured as</w:t>
      </w:r>
      <w:r w:rsidRPr="002540E5">
        <w:rPr>
          <w:rFonts w:ascii="Times New Roman" w:eastAsia="MS Mincho" w:hAnsi="Times New Roman"/>
          <w:i/>
        </w:rPr>
        <w:t xml:space="preserve"> μ</w:t>
      </w:r>
      <w:r w:rsidRPr="002540E5">
        <w:rPr>
          <w:rFonts w:ascii="Times New Roman" w:eastAsia="MS Mincho" w:hAnsi="Times New Roman"/>
        </w:rPr>
        <w:t xml:space="preserve"> = 1:</w:t>
      </w:r>
    </w:p>
    <w:p w14:paraId="7470D599" w14:textId="77777777" w:rsidR="00561D02" w:rsidRPr="00782F5C" w:rsidRDefault="00561D02" w:rsidP="00561D02">
      <w:pPr>
        <w:pStyle w:val="B7"/>
        <w:spacing w:line="240" w:lineRule="auto"/>
      </w:pPr>
      <w:r w:rsidRPr="00782F5C">
        <w:t>7&gt;</w:t>
      </w:r>
      <w:r w:rsidRPr="00782F5C">
        <w:tab/>
        <w:t xml:space="preserve">randomly select the time and frequency resources in the first of NR SL slots overlapping with an LTE SL </w:t>
      </w:r>
      <w:proofErr w:type="spellStart"/>
      <w:r w:rsidRPr="00782F5C">
        <w:t>subframe</w:t>
      </w:r>
      <w:proofErr w:type="spellEnd"/>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7BF4C17" w14:textId="77777777" w:rsidR="00561D02" w:rsidRPr="00782F5C" w:rsidRDefault="00561D02" w:rsidP="00561D02">
      <w:pPr>
        <w:pStyle w:val="B5"/>
        <w:spacing w:line="240" w:lineRule="auto"/>
      </w:pPr>
      <w:r w:rsidRPr="00782F5C">
        <w:t>5&gt;</w:t>
      </w:r>
      <w:r w:rsidRPr="00782F5C">
        <w:tab/>
        <w:t xml:space="preserve">else if the selected resource pool is not </w:t>
      </w:r>
      <w:r w:rsidRPr="00782F5C">
        <w:rPr>
          <w:rFonts w:eastAsia="DengXian"/>
          <w:lang w:eastAsia="zh-CN"/>
        </w:rPr>
        <w:t>Dedicated SL-PRS resource pool</w:t>
      </w:r>
      <w:r w:rsidRPr="00782F5C">
        <w:t>:</w:t>
      </w:r>
    </w:p>
    <w:p w14:paraId="70D6CB6B" w14:textId="77777777" w:rsidR="00561D02" w:rsidRPr="002540E5" w:rsidRDefault="00561D02" w:rsidP="00561D02">
      <w:pPr>
        <w:pStyle w:val="B6"/>
        <w:spacing w:line="240" w:lineRule="auto"/>
        <w:rPr>
          <w:rFonts w:ascii="Times New Roman" w:hAnsi="Times New Roman"/>
        </w:rPr>
      </w:pPr>
      <w:r w:rsidRPr="002540E5">
        <w:rPr>
          <w:rFonts w:ascii="Times New Roman" w:hAnsi="Times New Roman"/>
        </w:rPr>
        <w:t>6&gt;</w:t>
      </w:r>
      <w:r w:rsidRPr="002540E5">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7B46C97E" w14:textId="77777777" w:rsidR="00561D02" w:rsidRPr="00782F5C" w:rsidRDefault="00561D02" w:rsidP="00561D0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65ACF044" w14:textId="77777777" w:rsidR="00561D02" w:rsidRPr="002540E5" w:rsidRDefault="00561D02" w:rsidP="00561D02">
      <w:pPr>
        <w:pStyle w:val="B6"/>
        <w:spacing w:line="240" w:lineRule="auto"/>
        <w:rPr>
          <w:rFonts w:ascii="Times New Roman" w:eastAsia="DengXian" w:hAnsi="Times New Roman"/>
          <w:lang w:eastAsia="zh-CN"/>
        </w:rPr>
      </w:pPr>
      <w:r w:rsidRPr="002540E5">
        <w:rPr>
          <w:rFonts w:ascii="Times New Roman" w:eastAsia="DengXian" w:hAnsi="Times New Roman"/>
          <w:lang w:eastAsia="zh-CN"/>
        </w:rPr>
        <w:lastRenderedPageBreak/>
        <w:t>6&gt;</w:t>
      </w:r>
      <w:r w:rsidRPr="002540E5">
        <w:rPr>
          <w:rFonts w:ascii="Times New Roman" w:eastAsia="DengXian" w:hAnsi="Times New Roman"/>
          <w:lang w:eastAsia="zh-CN"/>
        </w:rPr>
        <w:tab/>
        <w:t>randomly select the time and frequency resources for one transmission opportunity from the resources indicated by physical layer as clasue 8.2.4 of TS 38.214 [7], according to the remaining SL-PRS delay budget of the SL-PRS transmission(s).</w:t>
      </w:r>
    </w:p>
    <w:p w14:paraId="368A4688" w14:textId="77777777" w:rsidR="00561D02" w:rsidRPr="00782F5C" w:rsidRDefault="00561D02" w:rsidP="00561D02">
      <w:pPr>
        <w:pStyle w:val="B3"/>
        <w:spacing w:line="240" w:lineRule="auto"/>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71C0A379" w14:textId="77777777" w:rsidR="00561D02" w:rsidRPr="00782F5C" w:rsidRDefault="00561D02" w:rsidP="00561D02">
      <w:pPr>
        <w:pStyle w:val="B4"/>
        <w:spacing w:line="240" w:lineRule="auto"/>
        <w:rPr>
          <w:lang w:eastAsia="zh-CN"/>
        </w:rPr>
      </w:pPr>
      <w:r w:rsidRPr="00782F5C">
        <w:rPr>
          <w:lang w:eastAsia="zh-CN"/>
        </w:rPr>
        <w:t>4&gt;</w:t>
      </w:r>
      <w:r w:rsidRPr="00782F5C">
        <w:rPr>
          <w:lang w:eastAsia="zh-CN"/>
        </w:rPr>
        <w:tab/>
        <w:t>if transmission based on random selection is configured by upper layers:</w:t>
      </w:r>
    </w:p>
    <w:p w14:paraId="064C5185" w14:textId="77777777" w:rsidR="00561D02" w:rsidRPr="00782F5C" w:rsidRDefault="00561D02" w:rsidP="00561D02">
      <w:pPr>
        <w:pStyle w:val="B5"/>
        <w:spacing w:line="240" w:lineRule="auto"/>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38E018D5" w14:textId="77777777" w:rsidR="00561D02" w:rsidRPr="002540E5" w:rsidRDefault="00561D02" w:rsidP="00561D02">
      <w:pPr>
        <w:pStyle w:val="B6"/>
        <w:spacing w:line="240" w:lineRule="auto"/>
        <w:rPr>
          <w:rFonts w:ascii="Times New Roman" w:hAnsi="Times New Roman"/>
          <w:lang w:eastAsia="zh-CN"/>
        </w:rPr>
      </w:pPr>
      <w:r w:rsidRPr="002540E5">
        <w:rPr>
          <w:rFonts w:ascii="Times New Roman" w:hAnsi="Times New Roman"/>
          <w:lang w:eastAsia="zh-CN"/>
        </w:rPr>
        <w:t>6&gt;</w:t>
      </w:r>
      <w:r w:rsidRPr="002540E5">
        <w:rPr>
          <w:rFonts w:ascii="Times New Roman" w:hAnsi="Times New Roman"/>
          <w:lang w:eastAsia="zh-CN"/>
        </w:rPr>
        <w:tab/>
        <w:t xml:space="preserve">randomly select the time and frequency resources for one transmission opportunity from the resource pool excluding </w:t>
      </w:r>
      <w:r w:rsidRPr="002540E5">
        <w:rPr>
          <w:rFonts w:ascii="Times New Roman" w:hAnsi="Times New Roman"/>
        </w:rPr>
        <w:t xml:space="preserve">all RB sets had Sidelink consistent LBT failure detected and not cancelled and the resources of which the lowest sub-channel includes intra cell guard band PRBs if </w:t>
      </w:r>
      <w:r w:rsidRPr="002540E5">
        <w:rPr>
          <w:rFonts w:ascii="Times New Roman" w:hAnsi="Times New Roman"/>
          <w:i/>
        </w:rPr>
        <w:t>sl-</w:t>
      </w:r>
      <w:r w:rsidRPr="002540E5">
        <w:rPr>
          <w:rFonts w:ascii="Times New Roman" w:eastAsia="SimSun" w:hAnsi="Times New Roman"/>
          <w:i/>
          <w:iCs/>
          <w:lang w:eastAsia="ko-KR"/>
        </w:rPr>
        <w:t>transmissionStructureForPSCCHandPSSCH</w:t>
      </w:r>
      <w:r w:rsidRPr="002540E5">
        <w:rPr>
          <w:rFonts w:ascii="Times New Roman" w:eastAsia="SimSun" w:hAnsi="Times New Roman"/>
          <w:lang w:eastAsia="ko-KR"/>
        </w:rPr>
        <w:t xml:space="preserve"> is set to 'contiguousRB' </w:t>
      </w:r>
      <w:r w:rsidRPr="002540E5">
        <w:rPr>
          <w:rFonts w:ascii="Times New Roman" w:hAnsi="Times New Roman"/>
        </w:rPr>
        <w:t>are excluded</w:t>
      </w:r>
      <w:r w:rsidRPr="002540E5">
        <w:rPr>
          <w:rFonts w:ascii="Times New Roman" w:hAnsi="Times New Roman"/>
          <w:lang w:eastAsia="zh-CN"/>
        </w:rPr>
        <w:t>, if configured, according to the amount of selected frequency resources, the remaining PDB of SL data available in the logical channel(s)</w:t>
      </w:r>
      <w:r w:rsidRPr="002540E5">
        <w:rPr>
          <w:rFonts w:ascii="Times New Roman" w:hAnsi="Times New Roman"/>
        </w:rPr>
        <w:t>, and the remaining SL-PRS delay budget of the SL-PRS transmission(s), if available,</w:t>
      </w:r>
      <w:r w:rsidRPr="002540E5">
        <w:rPr>
          <w:rFonts w:ascii="Times New Roman" w:hAnsi="Times New Roman"/>
          <w:lang w:eastAsia="zh-CN"/>
        </w:rPr>
        <w:t xml:space="preserve"> allowed on the carrier.</w:t>
      </w:r>
    </w:p>
    <w:p w14:paraId="08258218" w14:textId="77777777" w:rsidR="00561D02" w:rsidRPr="00782F5C" w:rsidRDefault="00561D02" w:rsidP="00561D02">
      <w:pPr>
        <w:pStyle w:val="B5"/>
        <w:spacing w:line="240" w:lineRule="auto"/>
        <w:rPr>
          <w:rFonts w:eastAsia="DengXian"/>
          <w:lang w:eastAsia="zh-CN"/>
        </w:rPr>
      </w:pPr>
      <w:r w:rsidRPr="00782F5C">
        <w:rPr>
          <w:lang w:eastAsia="zh-CN"/>
        </w:rPr>
        <w:t>5&gt;</w:t>
      </w:r>
      <w:r w:rsidRPr="00782F5C">
        <w:rPr>
          <w:lang w:eastAsia="zh-CN"/>
        </w:rPr>
        <w:tab/>
        <w:t xml:space="preserve">else if the selected resource pool is </w:t>
      </w:r>
      <w:r w:rsidRPr="00782F5C">
        <w:rPr>
          <w:rFonts w:eastAsia="DengXian"/>
          <w:lang w:eastAsia="zh-CN"/>
        </w:rPr>
        <w:t>Dedicated SL-PRS resource pool:</w:t>
      </w:r>
    </w:p>
    <w:p w14:paraId="21FC769D" w14:textId="77777777" w:rsidR="00561D02" w:rsidRPr="002540E5" w:rsidRDefault="00561D02" w:rsidP="00561D02">
      <w:pPr>
        <w:pStyle w:val="B6"/>
        <w:spacing w:line="240" w:lineRule="auto"/>
        <w:rPr>
          <w:rFonts w:ascii="Times New Roman" w:eastAsia="DengXian" w:hAnsi="Times New Roman"/>
          <w:lang w:eastAsia="zh-CN"/>
        </w:rPr>
      </w:pPr>
      <w:r w:rsidRPr="002540E5">
        <w:rPr>
          <w:rFonts w:ascii="Times New Roman" w:eastAsia="DengXian" w:hAnsi="Times New Roman"/>
          <w:lang w:eastAsia="zh-CN"/>
        </w:rPr>
        <w:t>6&gt;</w:t>
      </w:r>
      <w:r w:rsidRPr="002540E5">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transmission(s).</w:t>
      </w:r>
    </w:p>
    <w:p w14:paraId="6D5F18BC" w14:textId="77777777" w:rsidR="00561D02" w:rsidRPr="00782F5C" w:rsidRDefault="00561D02" w:rsidP="00561D02">
      <w:pPr>
        <w:pStyle w:val="B4"/>
        <w:spacing w:line="240" w:lineRule="auto"/>
      </w:pPr>
      <w:r w:rsidRPr="00782F5C">
        <w:rPr>
          <w:lang w:eastAsia="zh-CN"/>
        </w:rPr>
        <w:t>4&gt;</w:t>
      </w:r>
      <w:r w:rsidRPr="00782F5C">
        <w:rPr>
          <w:lang w:eastAsia="zh-CN"/>
        </w:rPr>
        <w:tab/>
        <w:t>else:</w:t>
      </w:r>
    </w:p>
    <w:p w14:paraId="7444CADF" w14:textId="77777777" w:rsidR="00561D02" w:rsidRPr="00782F5C" w:rsidRDefault="00561D02" w:rsidP="00561D02">
      <w:pPr>
        <w:pStyle w:val="B5"/>
        <w:spacing w:line="240" w:lineRule="auto"/>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0E27C07B" w14:textId="77777777" w:rsidR="00561D02" w:rsidRPr="002540E5" w:rsidRDefault="00561D02" w:rsidP="00561D02">
      <w:pPr>
        <w:pStyle w:val="B6"/>
        <w:spacing w:line="240" w:lineRule="auto"/>
        <w:rPr>
          <w:rFonts w:ascii="Times New Roman" w:hAnsi="Times New Roman"/>
        </w:rPr>
      </w:pPr>
      <w:r w:rsidRPr="002540E5">
        <w:rPr>
          <w:rFonts w:ascii="Times New Roman" w:hAnsi="Times New Roman"/>
        </w:rPr>
        <w:t>6&gt;</w:t>
      </w:r>
      <w:r w:rsidRPr="002540E5">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60FDEB7" w14:textId="77777777" w:rsidR="00561D02" w:rsidRPr="00782F5C" w:rsidRDefault="00561D02" w:rsidP="00561D0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49DFD684" w14:textId="77777777" w:rsidR="00561D02" w:rsidRPr="002540E5" w:rsidRDefault="00561D02" w:rsidP="00561D02">
      <w:pPr>
        <w:pStyle w:val="B6"/>
        <w:spacing w:line="240" w:lineRule="auto"/>
        <w:rPr>
          <w:rFonts w:ascii="Times New Roman" w:eastAsia="DengXian" w:hAnsi="Times New Roman"/>
          <w:lang w:eastAsia="zh-CN"/>
        </w:rPr>
      </w:pPr>
      <w:r w:rsidRPr="002540E5">
        <w:rPr>
          <w:rFonts w:ascii="Times New Roman" w:eastAsia="DengXian" w:hAnsi="Times New Roman"/>
          <w:lang w:eastAsia="zh-CN"/>
        </w:rPr>
        <w:t>6&gt;</w:t>
      </w:r>
      <w:r w:rsidRPr="002540E5">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2B355D19" w14:textId="77777777" w:rsidR="00561D02" w:rsidRPr="00782F5C" w:rsidRDefault="00561D02" w:rsidP="00561D0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does not have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39414513" w14:textId="77777777" w:rsidR="00561D02" w:rsidRPr="00782F5C" w:rsidRDefault="00561D02" w:rsidP="00561D02">
      <w:pPr>
        <w:pStyle w:val="B4"/>
        <w:spacing w:line="240" w:lineRule="auto"/>
      </w:pPr>
      <w:r w:rsidRPr="00782F5C">
        <w:t>4&gt;</w:t>
      </w:r>
      <w:r w:rsidRPr="00782F5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1803BE33" w14:textId="77777777" w:rsidR="00561D02" w:rsidRPr="00782F5C" w:rsidRDefault="00561D02" w:rsidP="00561D0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has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62A46B43" w14:textId="77777777" w:rsidR="00561D02" w:rsidRPr="00782F5C" w:rsidRDefault="00561D02" w:rsidP="00561D02">
      <w:pPr>
        <w:pStyle w:val="B4"/>
        <w:spacing w:line="240" w:lineRule="auto"/>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58B3E725" w14:textId="77777777" w:rsidR="00561D02" w:rsidRPr="00782F5C" w:rsidRDefault="00561D02" w:rsidP="00561D02">
      <w:pPr>
        <w:pStyle w:val="B4"/>
        <w:spacing w:line="240" w:lineRule="auto"/>
        <w:rPr>
          <w:lang w:eastAsia="ko-KR"/>
        </w:rPr>
      </w:pPr>
      <w:r w:rsidRPr="00782F5C">
        <w:lastRenderedPageBreak/>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8B74F4F" w14:textId="77777777" w:rsidR="00561D02" w:rsidRPr="00782F5C" w:rsidRDefault="00561D02" w:rsidP="00561D02">
      <w:pPr>
        <w:pStyle w:val="B5"/>
        <w:spacing w:line="240" w:lineRule="auto"/>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B6A4D82" w14:textId="77777777" w:rsidR="00561D02" w:rsidRPr="00782F5C" w:rsidRDefault="00561D02" w:rsidP="00561D02">
      <w:pPr>
        <w:pStyle w:val="B3"/>
        <w:spacing w:line="240" w:lineRule="auto"/>
      </w:pPr>
      <w:r w:rsidRPr="00782F5C">
        <w:t>3&gt;</w:t>
      </w:r>
      <w:r w:rsidRPr="00782F5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382C5CD4" w14:textId="77777777" w:rsidR="00561D02" w:rsidRPr="00782F5C" w:rsidRDefault="00561D02" w:rsidP="00561D0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18F1FA60" w14:textId="77777777" w:rsidR="00561D02" w:rsidRPr="00782F5C" w:rsidRDefault="00561D02" w:rsidP="00561D02">
      <w:pPr>
        <w:pStyle w:val="B4"/>
        <w:spacing w:line="240" w:lineRule="auto"/>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61EE1AF" w14:textId="77777777" w:rsidR="00561D02" w:rsidRPr="00782F5C" w:rsidRDefault="00561D02" w:rsidP="00561D0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39C4C1E1" w14:textId="77777777" w:rsidR="00561D02" w:rsidRPr="00782F5C" w:rsidRDefault="00561D02" w:rsidP="00561D0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consider the first set of transmission opportunities as the initial transmission opportunities and the other set(s) of transmission opportunities as the retransmission opportunities;</w:t>
      </w:r>
    </w:p>
    <w:p w14:paraId="4C4E9D45" w14:textId="77777777" w:rsidR="00561D02" w:rsidRPr="00782F5C" w:rsidRDefault="00561D02" w:rsidP="00561D0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 xml:space="preserve">consider the sets of initial transmission opportunities and retransmission opportunities as the selected </w:t>
      </w:r>
      <w:proofErr w:type="spellStart"/>
      <w:r w:rsidRPr="00782F5C">
        <w:rPr>
          <w:rFonts w:eastAsia="DengXian"/>
          <w:lang w:eastAsia="zh-CN"/>
        </w:rPr>
        <w:t>sidelink</w:t>
      </w:r>
      <w:proofErr w:type="spellEnd"/>
      <w:r w:rsidRPr="00782F5C">
        <w:rPr>
          <w:rFonts w:eastAsia="DengXian"/>
          <w:lang w:eastAsia="zh-CN"/>
        </w:rPr>
        <w:t xml:space="preserve"> grant.</w:t>
      </w:r>
    </w:p>
    <w:p w14:paraId="7EF4334F" w14:textId="77777777" w:rsidR="00561D02" w:rsidRPr="00782F5C" w:rsidRDefault="00561D02" w:rsidP="00561D02">
      <w:pPr>
        <w:pStyle w:val="B3"/>
        <w:spacing w:line="240" w:lineRule="auto"/>
      </w:pPr>
      <w:r w:rsidRPr="00782F5C">
        <w:t>3&gt;</w:t>
      </w:r>
      <w:r w:rsidRPr="00782F5C">
        <w:tab/>
        <w:t xml:space="preserve">else if one or more HARQ retransmissions are selected and the selected resource pool is not </w:t>
      </w:r>
      <w:r w:rsidRPr="00782F5C">
        <w:rPr>
          <w:rFonts w:eastAsia="DengXian"/>
          <w:lang w:eastAsia="zh-CN"/>
        </w:rPr>
        <w:t>Dedicated SL-PRS resource pool</w:t>
      </w:r>
      <w:r w:rsidRPr="00782F5C">
        <w:t>:</w:t>
      </w:r>
    </w:p>
    <w:p w14:paraId="79615655" w14:textId="77777777" w:rsidR="00561D02" w:rsidRPr="00782F5C" w:rsidRDefault="00561D02" w:rsidP="00561D02">
      <w:pPr>
        <w:pStyle w:val="B4"/>
        <w:spacing w:line="240" w:lineRule="auto"/>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2639E5CE" w14:textId="77777777" w:rsidR="00561D02" w:rsidRPr="00782F5C" w:rsidRDefault="00561D02" w:rsidP="00561D02">
      <w:pPr>
        <w:pStyle w:val="B5"/>
        <w:spacing w:line="240" w:lineRule="auto"/>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631CB1B" w14:textId="77777777" w:rsidR="00561D02" w:rsidRPr="00782F5C" w:rsidRDefault="00561D02" w:rsidP="00561D02">
      <w:pPr>
        <w:pStyle w:val="B5"/>
        <w:spacing w:line="240" w:lineRule="auto"/>
      </w:pPr>
      <w:r w:rsidRPr="00782F5C">
        <w:t>5&gt;</w:t>
      </w:r>
      <w:r w:rsidRPr="00782F5C">
        <w:tab/>
        <w:t>if transmission based on random selection is configured by upper layers and there are available resources left in the resource pool for more transmission opportunities:</w:t>
      </w:r>
    </w:p>
    <w:p w14:paraId="0F49984A" w14:textId="77777777" w:rsidR="00561D02" w:rsidRPr="00E45D41" w:rsidRDefault="00561D02" w:rsidP="00561D0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if </w:t>
      </w:r>
      <w:r w:rsidRPr="00E45D41">
        <w:rPr>
          <w:rFonts w:ascii="Times New Roman" w:hAnsi="Times New Roman"/>
          <w:i/>
          <w:kern w:val="2"/>
        </w:rPr>
        <w:t>sl-NRPSSCH-EUTRA-ThresRSRP-List</w:t>
      </w:r>
      <w:r w:rsidRPr="00E45D41">
        <w:rPr>
          <w:rFonts w:ascii="Times New Roman" w:hAnsi="Times New Roman"/>
          <w:lang w:eastAsia="ko-KR"/>
        </w:rPr>
        <w:t xml:space="preserve"> is configured by the RRC</w:t>
      </w:r>
      <w:r w:rsidRPr="00E45D41">
        <w:rPr>
          <w:rFonts w:ascii="Times New Roman" w:hAnsi="Times New Roman"/>
        </w:rPr>
        <w:t>:</w:t>
      </w:r>
    </w:p>
    <w:p w14:paraId="1563FB51" w14:textId="77777777" w:rsidR="00561D02" w:rsidRPr="00782F5C" w:rsidRDefault="00561D02" w:rsidP="00561D02">
      <w:pPr>
        <w:pStyle w:val="B7"/>
        <w:spacing w:line="240" w:lineRule="auto"/>
      </w:pPr>
      <w:r w:rsidRPr="00782F5C">
        <w:t>7&gt;</w:t>
      </w:r>
      <w:r w:rsidRPr="00782F5C">
        <w:tab/>
        <w:t>when SCS of NR SL is (pre-)configured as</w:t>
      </w:r>
      <w:r w:rsidRPr="00782F5C">
        <w:rPr>
          <w:rFonts w:ascii="Cambria Math" w:hAnsi="Cambria Math"/>
          <w:i/>
        </w:rPr>
        <w:t xml:space="preserve"> μ</w:t>
      </w:r>
      <w:r w:rsidRPr="00782F5C">
        <w:t xml:space="preserve"> = 0:</w:t>
      </w:r>
    </w:p>
    <w:p w14:paraId="37AD2140" w14:textId="77777777" w:rsidR="00561D02" w:rsidRPr="00782F5C" w:rsidRDefault="00561D02" w:rsidP="00561D02">
      <w:pPr>
        <w:pStyle w:val="B8"/>
        <w:spacing w:line="240" w:lineRule="auto"/>
      </w:pPr>
      <w:r w:rsidRPr="00782F5C">
        <w:t>8&gt;</w:t>
      </w:r>
      <w:r w:rsidRPr="00782F5C">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E17164" w14:textId="77777777" w:rsidR="00561D02" w:rsidRPr="00782F5C" w:rsidRDefault="00561D02" w:rsidP="00561D02">
      <w:pPr>
        <w:pStyle w:val="B7"/>
        <w:spacing w:line="240" w:lineRule="auto"/>
      </w:pPr>
      <w:r w:rsidRPr="00782F5C">
        <w:t>7&gt;</w:t>
      </w:r>
      <w:r w:rsidRPr="00782F5C">
        <w:tab/>
        <w:t>when SCS of NR SL is (pre-)configured as</w:t>
      </w:r>
      <w:r w:rsidRPr="00782F5C">
        <w:rPr>
          <w:rFonts w:ascii="Cambria Math" w:hAnsi="Cambria Math"/>
          <w:i/>
        </w:rPr>
        <w:t xml:space="preserve"> μ</w:t>
      </w:r>
      <w:r w:rsidRPr="00782F5C">
        <w:t xml:space="preserve"> = 1:</w:t>
      </w:r>
    </w:p>
    <w:p w14:paraId="6EC7B456" w14:textId="77777777" w:rsidR="00561D02" w:rsidRPr="00782F5C" w:rsidRDefault="00561D02" w:rsidP="00561D02">
      <w:pPr>
        <w:pStyle w:val="B8"/>
        <w:spacing w:line="240" w:lineRule="auto"/>
      </w:pPr>
      <w:r w:rsidRPr="00782F5C">
        <w:t>8&gt;</w:t>
      </w:r>
      <w:r w:rsidRPr="00782F5C">
        <w:tab/>
        <w:t xml:space="preserve">randomly </w:t>
      </w:r>
      <w:r w:rsidRPr="00782F5C">
        <w:rPr>
          <w:rFonts w:eastAsia="맑은 고딕"/>
        </w:rPr>
        <w:t xml:space="preserve">select the time and frequency resources in the second of NR SL slots of NR SL slots overlapping with an LTE SL </w:t>
      </w:r>
      <w:proofErr w:type="spellStart"/>
      <w:r w:rsidRPr="00782F5C">
        <w:rPr>
          <w:rFonts w:eastAsia="맑은 고딕"/>
        </w:rPr>
        <w:t>subframe</w:t>
      </w:r>
      <w:proofErr w:type="spellEnd"/>
      <w:r w:rsidRPr="00782F5C">
        <w:rPr>
          <w:rFonts w:eastAsia="맑은 고딕"/>
        </w:rPr>
        <w:t xml:space="preserve"> to which the selected transmission resources belongs, or select the time and frequency resources in the first of NR SL slots </w:t>
      </w:r>
      <w:r w:rsidRPr="00782F5C">
        <w:rPr>
          <w:rFonts w:eastAsia="맑은 고딕"/>
        </w:rPr>
        <w:lastRenderedPageBreak/>
        <w:t xml:space="preserve">overlapping with an LTE SL </w:t>
      </w:r>
      <w:proofErr w:type="spellStart"/>
      <w:r w:rsidRPr="00782F5C">
        <w:rPr>
          <w:rFonts w:eastAsia="맑은 고딕"/>
        </w:rPr>
        <w:t>subframe</w:t>
      </w:r>
      <w:proofErr w:type="spellEnd"/>
      <w:r w:rsidRPr="00782F5C">
        <w:rPr>
          <w:rFonts w:eastAsia="맑은 고딕"/>
        </w:rPr>
        <w:t xml:space="preserve"> </w:t>
      </w:r>
      <w:r w:rsidRPr="00782F5C">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E5E2B1E" w14:textId="77777777" w:rsidR="00561D02" w:rsidRPr="00782F5C" w:rsidRDefault="00561D02" w:rsidP="00561D02">
      <w:pPr>
        <w:pStyle w:val="B5"/>
        <w:spacing w:line="240" w:lineRule="auto"/>
      </w:pPr>
      <w:r w:rsidRPr="00782F5C">
        <w:t>6&gt;</w:t>
      </w:r>
      <w:r w:rsidRPr="00782F5C">
        <w:tab/>
        <w:t>else:</w:t>
      </w:r>
    </w:p>
    <w:p w14:paraId="7DA9230B" w14:textId="77777777" w:rsidR="00561D02" w:rsidRPr="00782F5C" w:rsidRDefault="00561D02" w:rsidP="00561D02">
      <w:pPr>
        <w:pStyle w:val="B7"/>
        <w:spacing w:line="240" w:lineRule="auto"/>
      </w:pPr>
      <w:r w:rsidRPr="00782F5C">
        <w:rPr>
          <w:lang w:eastAsia="en-US"/>
        </w:rPr>
        <w:t>7&gt;</w:t>
      </w:r>
      <w:r w:rsidRPr="00782F5C">
        <w:rPr>
          <w:lang w:eastAsia="en-US"/>
        </w:rPr>
        <w:tab/>
      </w:r>
      <w:r w:rsidRPr="00782F5C">
        <w:t xml:space="preserve">randomly select the time and frequency resources for one or more transmission opportunities from the </w:t>
      </w:r>
      <w:r w:rsidRPr="00782F5C">
        <w:rPr>
          <w:lang w:eastAsia="en-US"/>
        </w:rPr>
        <w:t xml:space="preserve">available </w:t>
      </w:r>
      <w:r w:rsidRPr="00782F5C">
        <w:t xml:space="preserve">resources which occur within the SL DRX Active time, if configured, as specified in clause 5.28.2 of the destination UE selected for indicating to the physical layer the SL DRX Active time above, </w:t>
      </w:r>
      <w:r w:rsidRPr="00782F5C">
        <w:rPr>
          <w:rFonts w:eastAsia="맑은 고딕"/>
        </w:rPr>
        <w:t xml:space="preserve">and the pool(s) in which all RB sets with </w:t>
      </w:r>
      <w:proofErr w:type="spellStart"/>
      <w:r w:rsidRPr="00782F5C">
        <w:rPr>
          <w:rFonts w:eastAsia="맑은 고딕"/>
        </w:rPr>
        <w:t>Sidelink</w:t>
      </w:r>
      <w:proofErr w:type="spellEnd"/>
      <w:r w:rsidRPr="00782F5C">
        <w:rPr>
          <w:rFonts w:eastAsia="맑은 고딕"/>
        </w:rPr>
        <w:t xml:space="preserve"> consistent LBT failure detected and not cancelled</w:t>
      </w:r>
      <w:r w:rsidRPr="00782F5C">
        <w:t xml:space="preserve">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w:t>
      </w:r>
      <w:r w:rsidRPr="00782F5C">
        <w:rPr>
          <w:rFonts w:eastAsia="맑은 고딕"/>
        </w:rPr>
        <w:t xml:space="preserve"> are excluded</w:t>
      </w:r>
      <w:r w:rsidRPr="00782F5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CB254A8" w14:textId="77777777" w:rsidR="00561D02" w:rsidRPr="00782F5C" w:rsidRDefault="00561D02" w:rsidP="00561D02">
      <w:pPr>
        <w:pStyle w:val="B4"/>
        <w:spacing w:line="240" w:lineRule="auto"/>
        <w:rPr>
          <w:lang w:eastAsia="ko-KR"/>
        </w:rPr>
      </w:pPr>
      <w:r w:rsidRPr="00782F5C">
        <w:t>4&gt;</w:t>
      </w:r>
      <w:r w:rsidRPr="00782F5C">
        <w:rPr>
          <w:lang w:eastAsia="ko-KR"/>
        </w:rPr>
        <w:tab/>
        <w:t xml:space="preserve">if </w:t>
      </w:r>
      <w:r w:rsidRPr="00782F5C">
        <w:rPr>
          <w:i/>
        </w:rPr>
        <w:t>sl-InterUE-CoordinationScheme1</w:t>
      </w:r>
      <w:r w:rsidRPr="00782F5C">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40668E04" w14:textId="77777777" w:rsidR="00561D02" w:rsidRPr="00782F5C" w:rsidRDefault="00561D02" w:rsidP="00561D02">
      <w:pPr>
        <w:pStyle w:val="B5"/>
        <w:spacing w:line="240" w:lineRule="auto"/>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9631941" w14:textId="77777777" w:rsidR="00561D02" w:rsidRPr="00782F5C" w:rsidRDefault="00561D02" w:rsidP="00561D02">
      <w:pPr>
        <w:pStyle w:val="B5"/>
        <w:spacing w:line="240" w:lineRule="auto"/>
      </w:pPr>
      <w:r w:rsidRPr="00782F5C">
        <w:t>5&gt;</w:t>
      </w:r>
      <w:r w:rsidRPr="00782F5C">
        <w:tab/>
        <w:t>if transmission based on random selection is configured by upper layers and there are available resources left in the resource pool for more transmission opportunities:</w:t>
      </w:r>
    </w:p>
    <w:p w14:paraId="29CC9860" w14:textId="77777777" w:rsidR="00561D02" w:rsidRPr="00E45D41" w:rsidRDefault="00561D02" w:rsidP="00561D0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randomly select the time and frequency resources for one or more transmission opportunities from the available resources</w:t>
      </w:r>
      <w:r w:rsidRPr="00E45D41">
        <w:rPr>
          <w:rFonts w:ascii="Times New Roman" w:hAnsi="Times New Roman"/>
          <w:lang w:eastAsia="zh-CN"/>
        </w:rPr>
        <w:t xml:space="preserve"> excluding</w:t>
      </w:r>
      <w:r w:rsidRPr="00E45D41">
        <w:rPr>
          <w:rFonts w:ascii="Times New Roman" w:eastAsia="맑은 고딕" w:hAnsi="Times New Roman"/>
        </w:rPr>
        <w:t xml:space="preserve"> all RB sets had Sidelink consistent LBT failure detected and not cancelled </w:t>
      </w:r>
      <w:r w:rsidRPr="00E45D41">
        <w:rPr>
          <w:rFonts w:ascii="Times New Roman" w:hAnsi="Times New Roman"/>
        </w:rPr>
        <w:t xml:space="preserve">and the resources of which the lowest sub-channel includes intra cell guard band PRBs if </w:t>
      </w:r>
      <w:r w:rsidRPr="00E45D41">
        <w:rPr>
          <w:rFonts w:ascii="Times New Roman" w:hAnsi="Times New Roman"/>
          <w:i/>
        </w:rPr>
        <w:t>sl-</w:t>
      </w:r>
      <w:r w:rsidRPr="00E45D41">
        <w:rPr>
          <w:rFonts w:ascii="Times New Roman" w:eastAsia="SimSun" w:hAnsi="Times New Roman"/>
          <w:i/>
          <w:iCs/>
          <w:lang w:eastAsia="ko-KR"/>
        </w:rPr>
        <w:t>transmissionStructureForPSCCHandPSSCH</w:t>
      </w:r>
      <w:r w:rsidRPr="00E45D41">
        <w:rPr>
          <w:rFonts w:ascii="Times New Roman" w:eastAsia="SimSun" w:hAnsi="Times New Roman"/>
          <w:lang w:eastAsia="ko-KR"/>
        </w:rPr>
        <w:t xml:space="preserve"> is set to 'contiguousRB' </w:t>
      </w:r>
      <w:r w:rsidRPr="00E45D41">
        <w:rPr>
          <w:rFonts w:ascii="Times New Roman" w:hAnsi="Times New Roman"/>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8FE5279" w14:textId="77777777" w:rsidR="00561D02" w:rsidRPr="00782F5C" w:rsidRDefault="00561D02" w:rsidP="00561D02">
      <w:pPr>
        <w:pStyle w:val="B4"/>
        <w:spacing w:line="240" w:lineRule="auto"/>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r w:rsidRPr="00782F5C">
        <w:rPr>
          <w:rFonts w:eastAsiaTheme="minorEastAsia"/>
        </w:rPr>
        <w:t>:</w:t>
      </w:r>
    </w:p>
    <w:p w14:paraId="3FAEBD41" w14:textId="77777777" w:rsidR="00561D02" w:rsidRPr="00782F5C" w:rsidRDefault="00561D02" w:rsidP="00561D02">
      <w:pPr>
        <w:pStyle w:val="B5"/>
        <w:spacing w:line="240" w:lineRule="auto"/>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2D9F4387" w14:textId="77777777" w:rsidR="00561D02" w:rsidRPr="00E45D41" w:rsidRDefault="00561D02" w:rsidP="00561D0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w:t>
      </w:r>
      <w:r w:rsidRPr="00E45D41">
        <w:rPr>
          <w:rFonts w:ascii="Times New Roman" w:hAnsi="Times New Roman"/>
        </w:rPr>
        <w:lastRenderedPageBreak/>
        <w:t>a retransmission resource can be indicated by the time resource assignment of a prior SCI according to clause 8.3.1.1 of TS 38.212 [9].</w:t>
      </w:r>
    </w:p>
    <w:p w14:paraId="51EE4E82" w14:textId="77777777" w:rsidR="00561D02" w:rsidRPr="00782F5C" w:rsidRDefault="00561D02" w:rsidP="00561D02">
      <w:pPr>
        <w:pStyle w:val="B5"/>
        <w:spacing w:line="240" w:lineRule="auto"/>
      </w:pPr>
      <w:r w:rsidRPr="00782F5C">
        <w:t>5&gt;</w:t>
      </w:r>
      <w:r w:rsidRPr="00782F5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E46C178" w14:textId="77777777" w:rsidR="00561D02" w:rsidRPr="00E45D41" w:rsidRDefault="00561D02" w:rsidP="00561D0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78F62E" w14:textId="77777777" w:rsidR="00561D02" w:rsidRPr="00782F5C" w:rsidRDefault="00561D02" w:rsidP="00561D02">
      <w:pPr>
        <w:pStyle w:val="B4"/>
        <w:spacing w:line="240" w:lineRule="auto"/>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2A891788" w14:textId="77777777" w:rsidR="00561D02" w:rsidRPr="00782F5C" w:rsidRDefault="00561D02" w:rsidP="00561D02">
      <w:pPr>
        <w:pStyle w:val="B4"/>
        <w:spacing w:line="240" w:lineRule="auto"/>
      </w:pPr>
      <w:r w:rsidRPr="00782F5C">
        <w:t>4&gt;</w:t>
      </w:r>
      <w:r w:rsidRPr="00782F5C">
        <w:tab/>
        <w:t>if there are available resources left in the received preferred resource set for more transmission opportunities:</w:t>
      </w:r>
    </w:p>
    <w:p w14:paraId="6858878F" w14:textId="77777777" w:rsidR="00561D02" w:rsidRPr="00782F5C" w:rsidRDefault="00561D02" w:rsidP="00561D02">
      <w:pPr>
        <w:pStyle w:val="B5"/>
        <w:spacing w:line="240" w:lineRule="auto"/>
      </w:pPr>
      <w:r w:rsidRPr="00782F5C">
        <w:t>5&gt;</w:t>
      </w:r>
      <w:r w:rsidRPr="00782F5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75559E9" w14:textId="77777777" w:rsidR="00561D02" w:rsidRPr="00782F5C" w:rsidRDefault="00561D02" w:rsidP="00561D02">
      <w:pPr>
        <w:pStyle w:val="B4"/>
        <w:spacing w:line="240" w:lineRule="auto"/>
      </w:pPr>
      <w:r w:rsidRPr="00782F5C">
        <w:t>4&gt;</w:t>
      </w:r>
      <w:r w:rsidRPr="00782F5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1066F4C6" w14:textId="77777777" w:rsidR="00561D02" w:rsidRPr="00782F5C" w:rsidRDefault="00561D02" w:rsidP="00561D02">
      <w:pPr>
        <w:pStyle w:val="B4"/>
        <w:spacing w:line="240" w:lineRule="auto"/>
      </w:pPr>
      <w:r w:rsidRPr="00782F5C">
        <w:t>4&gt;</w:t>
      </w:r>
      <w:r w:rsidRPr="00782F5C">
        <w:tab/>
        <w:t>consider the first set of transmission opportunities as the initial transmission opportunities and the other set(s) of transmission opportunities as the retransmission opportunities;</w:t>
      </w:r>
    </w:p>
    <w:p w14:paraId="58C8FB16" w14:textId="77777777" w:rsidR="00561D02" w:rsidRPr="00782F5C" w:rsidRDefault="00561D02" w:rsidP="00561D02">
      <w:pPr>
        <w:pStyle w:val="B4"/>
        <w:spacing w:line="240" w:lineRule="auto"/>
      </w:pPr>
      <w:r w:rsidRPr="00782F5C">
        <w:t>4&gt;</w:t>
      </w:r>
      <w:r w:rsidRPr="00782F5C">
        <w:tab/>
        <w:t xml:space="preserve">consider the sets of initial transmission opportunities and retransmission opportunities as the selected </w:t>
      </w:r>
      <w:proofErr w:type="spellStart"/>
      <w:r w:rsidRPr="00782F5C">
        <w:t>sidelink</w:t>
      </w:r>
      <w:proofErr w:type="spellEnd"/>
      <w:r w:rsidRPr="00782F5C">
        <w:t xml:space="preserve"> grant.</w:t>
      </w:r>
    </w:p>
    <w:p w14:paraId="31556CCF" w14:textId="77777777" w:rsidR="00561D02" w:rsidRPr="00782F5C" w:rsidRDefault="00561D02" w:rsidP="00561D02">
      <w:pPr>
        <w:pStyle w:val="B3"/>
        <w:spacing w:line="240" w:lineRule="auto"/>
      </w:pPr>
      <w:r w:rsidRPr="00782F5C">
        <w:t>3&gt;</w:t>
      </w:r>
      <w:r w:rsidRPr="00782F5C">
        <w:tab/>
        <w:t>else:</w:t>
      </w:r>
    </w:p>
    <w:p w14:paraId="353C17AB" w14:textId="77777777" w:rsidR="00561D02" w:rsidRPr="00782F5C" w:rsidRDefault="00561D02" w:rsidP="00561D02">
      <w:pPr>
        <w:pStyle w:val="B4"/>
        <w:spacing w:line="240" w:lineRule="auto"/>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5D64C61F" w14:textId="77777777" w:rsidR="00561D02" w:rsidRPr="00782F5C" w:rsidRDefault="00561D02" w:rsidP="00561D02">
      <w:pPr>
        <w:pStyle w:val="B3"/>
        <w:spacing w:line="240" w:lineRule="auto"/>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 xml:space="preserve">the set of PSCCH durations and the set of PSSCH durations </w:t>
      </w:r>
      <w:r w:rsidRPr="00782F5C">
        <w:rPr>
          <w:lang w:eastAsia="ko-KR"/>
        </w:rPr>
        <w:t xml:space="preserve">and the set of SL-PRS transmission occasion(s), if available, </w:t>
      </w:r>
      <w:r w:rsidRPr="00782F5C">
        <w:rPr>
          <w:noProof/>
          <w:lang w:eastAsia="ko-KR"/>
        </w:rPr>
        <w:t xml:space="preserve">according to </w:t>
      </w:r>
      <w:r w:rsidRPr="00782F5C">
        <w:t xml:space="preserve">TS 38.214 [7] if the selected resource pool is not Dedicated SL-PRS resource pool or to determine the set of PSCCH durations and SL-PRS transmission occasion(s) if the selected resource pool is Dedicated SL-PRS resource pool </w:t>
      </w:r>
      <w:r w:rsidRPr="00782F5C">
        <w:rPr>
          <w:lang w:eastAsia="ko-KR"/>
        </w:rPr>
        <w:t>according to TS 38.214 [7]</w:t>
      </w:r>
      <w:r w:rsidRPr="00782F5C">
        <w:t>.</w:t>
      </w:r>
    </w:p>
    <w:p w14:paraId="7E118CA4" w14:textId="77777777" w:rsidR="00561D02" w:rsidRPr="00782F5C" w:rsidRDefault="00561D02" w:rsidP="00561D02">
      <w:pPr>
        <w:pStyle w:val="B2"/>
        <w:spacing w:line="240" w:lineRule="auto"/>
        <w:rPr>
          <w:rFonts w:eastAsia="맑은 고딕"/>
          <w:lang w:eastAsia="ko-KR"/>
        </w:rPr>
      </w:pPr>
      <w:r w:rsidRPr="00782F5C">
        <w:rPr>
          <w:rFonts w:eastAsia="맑은 고딕"/>
          <w:lang w:eastAsia="ko-KR"/>
        </w:rPr>
        <w:t>2&gt;</w:t>
      </w:r>
      <w:r w:rsidRPr="00782F5C">
        <w:rPr>
          <w:rFonts w:eastAsia="맑은 고딕"/>
          <w:lang w:eastAsia="ko-KR"/>
        </w:rPr>
        <w:tab/>
        <w:t xml:space="preserve">else </w:t>
      </w:r>
      <w:r w:rsidRPr="00782F5C">
        <w:t xml:space="preserve">if </w:t>
      </w:r>
      <w:r w:rsidRPr="00782F5C">
        <w:rPr>
          <w:i/>
        </w:rPr>
        <w:t>SL_RESOURCE_RESELECTION_COUNTER</w:t>
      </w:r>
      <w:r w:rsidRPr="00782F5C">
        <w:t xml:space="preserve"> = 0 and when </w:t>
      </w:r>
      <w:r w:rsidRPr="00782F5C">
        <w:rPr>
          <w:i/>
        </w:rPr>
        <w:t>SL_RESOURCE_RESELECTION_COUNTER</w:t>
      </w:r>
      <w:r w:rsidRPr="00782F5C">
        <w:t xml:space="preserve"> was equal to 1 the MAC entity randomly selected, with equal probability, a value in the interval [0, 1] which is less than or equal to the probability configured by RRC in </w:t>
      </w:r>
      <w:proofErr w:type="spellStart"/>
      <w:r w:rsidRPr="00782F5C">
        <w:rPr>
          <w:i/>
        </w:rPr>
        <w:t>sl-ProbResourceKeep</w:t>
      </w:r>
      <w:proofErr w:type="spellEnd"/>
      <w:r w:rsidRPr="00782F5C">
        <w:t>:</w:t>
      </w:r>
    </w:p>
    <w:p w14:paraId="024D79AD" w14:textId="77777777" w:rsidR="00561D02" w:rsidRPr="00782F5C" w:rsidRDefault="00561D02" w:rsidP="00561D02">
      <w:pPr>
        <w:pStyle w:val="B3"/>
        <w:spacing w:line="240" w:lineRule="auto"/>
      </w:pPr>
      <w:r w:rsidRPr="00782F5C">
        <w:t>3&gt;</w:t>
      </w:r>
      <w:r w:rsidRPr="00782F5C">
        <w:tab/>
        <w:t xml:space="preserve">clear the selected </w:t>
      </w:r>
      <w:proofErr w:type="spellStart"/>
      <w:r w:rsidRPr="00782F5C">
        <w:t>sidelink</w:t>
      </w:r>
      <w:proofErr w:type="spellEnd"/>
      <w:r w:rsidRPr="00782F5C">
        <w:t xml:space="preserve"> grant, if available;</w:t>
      </w:r>
    </w:p>
    <w:p w14:paraId="71418C54" w14:textId="77777777" w:rsidR="00561D02" w:rsidRPr="00782F5C" w:rsidRDefault="00561D02" w:rsidP="00561D02">
      <w:pPr>
        <w:pStyle w:val="B3"/>
        <w:spacing w:line="240" w:lineRule="auto"/>
      </w:pPr>
      <w:r w:rsidRPr="00782F5C">
        <w:lastRenderedPageBreak/>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7AB17258" w14:textId="77777777" w:rsidR="00561D02" w:rsidRPr="00782F5C" w:rsidRDefault="00561D02" w:rsidP="00561D02">
      <w:pPr>
        <w:pStyle w:val="B3"/>
        <w:spacing w:line="240" w:lineRule="auto"/>
      </w:pPr>
      <w:r w:rsidRPr="00782F5C">
        <w:t>3&gt;</w:t>
      </w:r>
      <w:r w:rsidRPr="00782F5C">
        <w:tab/>
        <w:t xml:space="preserve">reuse the previously selected </w:t>
      </w:r>
      <w:proofErr w:type="spellStart"/>
      <w:r w:rsidRPr="00782F5C">
        <w:t>sidelink</w:t>
      </w:r>
      <w:proofErr w:type="spellEnd"/>
      <w:r w:rsidRPr="00782F5C">
        <w:t xml:space="preserve"> grant for the number of transmissions of the MAC PDUs or SL-PRS(s) determined in TS 38.214 [7] with the resource reservation interval to determine </w:t>
      </w:r>
      <w:r w:rsidRPr="00782F5C">
        <w:rPr>
          <w:noProof/>
          <w:lang w:eastAsia="ko-KR"/>
        </w:rPr>
        <w:t>the set of PSCCH durations, the set of PSSCH durations</w:t>
      </w:r>
      <w:r w:rsidRPr="00782F5C">
        <w:t>, and the pending SL-PRS transmission(s), if available,</w:t>
      </w:r>
      <w:r w:rsidRPr="00782F5C">
        <w:rPr>
          <w:noProof/>
          <w:lang w:eastAsia="ko-KR"/>
        </w:rPr>
        <w:t xml:space="preserve"> according to </w:t>
      </w:r>
      <w:r w:rsidRPr="00782F5C">
        <w:t>TS 38.214 [7].</w:t>
      </w:r>
    </w:p>
    <w:p w14:paraId="047C863E" w14:textId="77777777" w:rsidR="00561D02" w:rsidRPr="00782F5C" w:rsidRDefault="00561D02" w:rsidP="00561D02">
      <w:pPr>
        <w:pStyle w:val="B1"/>
        <w:spacing w:line="240" w:lineRule="auto"/>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a single MAC PDU, and if SL data is available in a logical channel, or an SL-CSI reporting is triggered, or a </w:t>
      </w:r>
      <w:proofErr w:type="spellStart"/>
      <w:r w:rsidRPr="00782F5C">
        <w:t>Sidelink</w:t>
      </w:r>
      <w:proofErr w:type="spellEnd"/>
      <w:r w:rsidRPr="00782F5C">
        <w:t xml:space="preserve"> DRX Command indication is triggered or a </w:t>
      </w:r>
      <w:proofErr w:type="spellStart"/>
      <w:r w:rsidRPr="00782F5C">
        <w:t>Sidelink</w:t>
      </w:r>
      <w:proofErr w:type="spellEnd"/>
      <w:r w:rsidRPr="00782F5C">
        <w:t xml:space="preserve"> Inter-UE Coordination Information reporting is triggered, or a </w:t>
      </w:r>
      <w:proofErr w:type="spellStart"/>
      <w:r w:rsidRPr="00782F5C">
        <w:t>Sidelink</w:t>
      </w:r>
      <w:proofErr w:type="spellEnd"/>
      <w:r w:rsidRPr="00782F5C">
        <w:t xml:space="preserve"> Inter-UE Coordination Request is triggered; or</w:t>
      </w:r>
    </w:p>
    <w:p w14:paraId="3836BE22" w14:textId="77777777" w:rsidR="00561D02" w:rsidRPr="00782F5C" w:rsidRDefault="00561D02" w:rsidP="00561D0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 of a </w:t>
      </w:r>
      <w:r w:rsidRPr="00782F5C">
        <w:rPr>
          <w:rFonts w:eastAsia="DengXian"/>
          <w:lang w:eastAsia="zh-CN"/>
        </w:rPr>
        <w:t>single SL-PRS, which has been triggered by the upper layer or by the reception of a SCI from a peer UE:</w:t>
      </w:r>
    </w:p>
    <w:p w14:paraId="2728EE60" w14:textId="77777777" w:rsidR="00561D02" w:rsidRPr="00782F5C" w:rsidRDefault="00561D02" w:rsidP="00561D02">
      <w:pPr>
        <w:pStyle w:val="B2"/>
        <w:spacing w:line="240" w:lineRule="auto"/>
      </w:pPr>
      <w:r w:rsidRPr="00782F5C">
        <w:rPr>
          <w:lang w:eastAsia="ko-KR"/>
        </w:rPr>
        <w:t>2&gt;</w:t>
      </w:r>
      <w:r w:rsidRPr="00782F5C">
        <w:rPr>
          <w:lang w:eastAsia="ko-KR"/>
        </w:rPr>
        <w:tab/>
        <w:t>if single carrier frequency is configured</w:t>
      </w:r>
      <w:r w:rsidRPr="00782F5C">
        <w:t>:</w:t>
      </w:r>
    </w:p>
    <w:p w14:paraId="684DB26A" w14:textId="77777777" w:rsidR="00561D02" w:rsidRPr="00782F5C" w:rsidRDefault="00561D02" w:rsidP="00561D0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 xml:space="preserve">if SL data is available in the logical channel for NR </w:t>
      </w:r>
      <w:proofErr w:type="spellStart"/>
      <w:r w:rsidRPr="00782F5C">
        <w:rPr>
          <w:rFonts w:eastAsia="맑은 고딕"/>
          <w:lang w:eastAsia="ko-KR"/>
        </w:rPr>
        <w:t>sidelink</w:t>
      </w:r>
      <w:proofErr w:type="spellEnd"/>
      <w:r w:rsidRPr="00782F5C">
        <w:rPr>
          <w:rFonts w:eastAsia="맑은 고딕"/>
          <w:lang w:eastAsia="ko-KR"/>
        </w:rPr>
        <w:t xml:space="preserve"> discovery:</w:t>
      </w:r>
    </w:p>
    <w:p w14:paraId="07C268AC" w14:textId="77777777" w:rsidR="00561D02" w:rsidRPr="00782F5C" w:rsidRDefault="00561D02" w:rsidP="00561D02">
      <w:pPr>
        <w:pStyle w:val="B4"/>
        <w:spacing w:line="240" w:lineRule="auto"/>
      </w:pPr>
      <w:r w:rsidRPr="00782F5C">
        <w:rPr>
          <w:rFonts w:eastAsia="맑은 고딕"/>
          <w:lang w:eastAsia="ko-KR"/>
        </w:rPr>
        <w:t>4&gt;</w:t>
      </w:r>
      <w:r w:rsidRPr="00782F5C">
        <w:rPr>
          <w:rFonts w:eastAsia="맑은 고딕"/>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맑은 고딕"/>
          <w:lang w:eastAsia="ko-KR"/>
        </w:rPr>
        <w:t>:</w:t>
      </w:r>
    </w:p>
    <w:p w14:paraId="483651FF" w14:textId="77777777" w:rsidR="00561D02" w:rsidRPr="00782F5C" w:rsidRDefault="00561D02" w:rsidP="00561D02">
      <w:pPr>
        <w:pStyle w:val="B5"/>
        <w:spacing w:line="240" w:lineRule="auto"/>
      </w:pPr>
      <w:r w:rsidRPr="00782F5C">
        <w:t>5&gt;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맑은 고딕"/>
          <w:lang w:eastAsia="ko-KR"/>
        </w:rPr>
        <w:t xml:space="preserve">NR </w:t>
      </w:r>
      <w:proofErr w:type="spellStart"/>
      <w:r w:rsidRPr="00782F5C">
        <w:t>sidelink</w:t>
      </w:r>
      <w:proofErr w:type="spellEnd"/>
      <w:r w:rsidRPr="00782F5C">
        <w:t xml:space="preserve"> discovery message.</w:t>
      </w:r>
    </w:p>
    <w:p w14:paraId="66F4705C" w14:textId="77777777" w:rsidR="00561D02" w:rsidRPr="00782F5C" w:rsidRDefault="00561D02" w:rsidP="00561D0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4A8779A0" w14:textId="77777777" w:rsidR="00561D02" w:rsidRPr="00782F5C" w:rsidRDefault="00561D02" w:rsidP="00561D02">
      <w:pPr>
        <w:pStyle w:val="B5"/>
        <w:spacing w:line="240" w:lineRule="auto"/>
      </w:pPr>
      <w:r w:rsidRPr="00782F5C">
        <w:t>5&gt;</w:t>
      </w:r>
      <w:r w:rsidRPr="00782F5C">
        <w:tab/>
        <w:t>select any pool of resources among the configured pools of resources except for Dedicated SL-PRS resource pool, if configured.</w:t>
      </w:r>
    </w:p>
    <w:p w14:paraId="4A51C0CC" w14:textId="77777777" w:rsidR="00561D02" w:rsidRPr="00782F5C" w:rsidRDefault="00561D02" w:rsidP="00561D0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else if SL data is available in the logical channel for BRID for A2X communication:</w:t>
      </w:r>
    </w:p>
    <w:p w14:paraId="3D5E2B80" w14:textId="77777777" w:rsidR="00561D02" w:rsidRPr="00782F5C" w:rsidRDefault="00561D02" w:rsidP="00561D02">
      <w:pPr>
        <w:pStyle w:val="B4"/>
        <w:spacing w:line="240" w:lineRule="auto"/>
        <w:rPr>
          <w:rFonts w:eastAsia="맑은 고딕"/>
          <w:lang w:eastAsia="ko-KR"/>
        </w:rPr>
      </w:pPr>
      <w:r w:rsidRPr="00782F5C">
        <w:rPr>
          <w:lang w:eastAsia="zh-CN"/>
        </w:rPr>
        <w:t>4</w:t>
      </w:r>
      <w:r w:rsidRPr="00782F5C">
        <w:rPr>
          <w:rFonts w:eastAsia="맑은 고딕"/>
          <w:lang w:eastAsia="ko-KR"/>
        </w:rPr>
        <w:t>&gt;</w:t>
      </w:r>
      <w:r w:rsidRPr="00782F5C">
        <w:rPr>
          <w:rFonts w:eastAsia="맑은 고딕"/>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맑은 고딕"/>
          <w:lang w:eastAsia="ko-KR"/>
        </w:rPr>
        <w:t>:</w:t>
      </w:r>
    </w:p>
    <w:p w14:paraId="60B79BB9" w14:textId="77777777" w:rsidR="00561D02" w:rsidRPr="00782F5C" w:rsidRDefault="00561D02" w:rsidP="00561D02">
      <w:pPr>
        <w:pStyle w:val="B5"/>
        <w:spacing w:line="240" w:lineRule="auto"/>
      </w:pPr>
      <w:r w:rsidRPr="00782F5C">
        <w:rPr>
          <w:rFonts w:eastAsia="맑은 고딕"/>
          <w:lang w:eastAsia="ko-KR"/>
        </w:rPr>
        <w:t>5&gt;</w:t>
      </w:r>
      <w:r w:rsidRPr="00782F5C">
        <w:rPr>
          <w:rFonts w:eastAsia="맑은 고딕"/>
          <w:lang w:eastAsia="ko-KR"/>
        </w:rPr>
        <w:tab/>
        <w:t xml:space="preserve">if resource pool(s) is configured with </w:t>
      </w:r>
      <w:r w:rsidRPr="00782F5C">
        <w:rPr>
          <w:rFonts w:eastAsia="맑은 고딕"/>
          <w:i/>
          <w:lang w:eastAsia="ko-KR"/>
        </w:rPr>
        <w:t>sl-A2X-Service</w:t>
      </w:r>
      <w:r w:rsidRPr="00782F5C">
        <w:rPr>
          <w:rFonts w:eastAsia="맑은 고딕"/>
          <w:lang w:eastAsia="ko-KR"/>
        </w:rPr>
        <w:t xml:space="preserve"> indicating </w:t>
      </w:r>
      <w:proofErr w:type="spellStart"/>
      <w:r w:rsidRPr="00782F5C">
        <w:rPr>
          <w:rFonts w:eastAsia="맑은 고딕"/>
          <w:i/>
          <w:lang w:eastAsia="ko-KR"/>
        </w:rPr>
        <w:t>brid</w:t>
      </w:r>
      <w:proofErr w:type="spellEnd"/>
      <w:r w:rsidRPr="00782F5C">
        <w:rPr>
          <w:rFonts w:eastAsia="맑은 고딕"/>
          <w:lang w:eastAsia="ko-KR"/>
        </w:rPr>
        <w:t xml:space="preserve"> or </w:t>
      </w:r>
      <w:proofErr w:type="spellStart"/>
      <w:r w:rsidRPr="00782F5C">
        <w:rPr>
          <w:rFonts w:eastAsia="맑은 고딕"/>
          <w:i/>
          <w:lang w:eastAsia="ko-KR"/>
        </w:rPr>
        <w:t>bridAndDAA</w:t>
      </w:r>
      <w:proofErr w:type="spellEnd"/>
      <w:r w:rsidRPr="00782F5C">
        <w:rPr>
          <w:rFonts w:eastAsia="맑은 고딕"/>
          <w:lang w:eastAsia="ko-KR"/>
        </w:rPr>
        <w:t>:</w:t>
      </w:r>
    </w:p>
    <w:p w14:paraId="7EDDFA52" w14:textId="77777777" w:rsidR="00561D02" w:rsidRPr="00E45D41" w:rsidRDefault="00561D02" w:rsidP="00561D0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select any pool of resources among the resource pool(s) configured with </w:t>
      </w:r>
      <w:r w:rsidRPr="00E45D41">
        <w:rPr>
          <w:rFonts w:ascii="Times New Roman" w:eastAsia="맑은 고딕" w:hAnsi="Times New Roman"/>
          <w:i/>
          <w:iCs/>
          <w:lang w:eastAsia="ko-KR"/>
        </w:rPr>
        <w:t>sl-A2X-Service</w:t>
      </w:r>
      <w:r w:rsidRPr="00E45D41">
        <w:rPr>
          <w:rFonts w:ascii="Times New Roman" w:eastAsia="맑은 고딕" w:hAnsi="Times New Roman"/>
          <w:lang w:eastAsia="ko-KR"/>
        </w:rPr>
        <w:t xml:space="preserve"> indicating </w:t>
      </w:r>
      <w:r w:rsidRPr="00E45D41">
        <w:rPr>
          <w:rFonts w:ascii="Times New Roman" w:eastAsia="맑은 고딕" w:hAnsi="Times New Roman"/>
          <w:i/>
          <w:iCs/>
          <w:lang w:eastAsia="ko-KR"/>
        </w:rPr>
        <w:t>brid</w:t>
      </w:r>
      <w:r w:rsidRPr="00E45D41">
        <w:rPr>
          <w:rFonts w:ascii="Times New Roman" w:eastAsia="맑은 고딕" w:hAnsi="Times New Roman"/>
          <w:lang w:eastAsia="ko-KR"/>
        </w:rPr>
        <w:t xml:space="preserve"> or </w:t>
      </w:r>
      <w:r w:rsidRPr="00E45D41">
        <w:rPr>
          <w:rFonts w:ascii="Times New Roman" w:eastAsia="맑은 고딕" w:hAnsi="Times New Roman"/>
          <w:i/>
          <w:iCs/>
          <w:lang w:eastAsia="ko-KR"/>
        </w:rPr>
        <w:t>bridAndDAA</w:t>
      </w:r>
      <w:r w:rsidRPr="00E45D41">
        <w:rPr>
          <w:rFonts w:ascii="Times New Roman" w:hAnsi="Times New Roman"/>
        </w:rPr>
        <w:t xml:space="preserve"> in </w:t>
      </w:r>
      <w:r w:rsidRPr="00E45D41">
        <w:rPr>
          <w:rFonts w:ascii="Times New Roman" w:hAnsi="Times New Roman"/>
          <w:i/>
          <w:iCs/>
        </w:rPr>
        <w:t>sl-TxPoolSelectedNormal</w:t>
      </w:r>
      <w:r w:rsidRPr="00E45D41">
        <w:rPr>
          <w:rFonts w:ascii="Times New Roman" w:hAnsi="Times New Roman"/>
        </w:rPr>
        <w:t xml:space="preserve"> configured in </w:t>
      </w:r>
      <w:r w:rsidRPr="00E45D41">
        <w:rPr>
          <w:rFonts w:ascii="Times New Roman" w:hAnsi="Times New Roman"/>
          <w:i/>
        </w:rPr>
        <w:t>sl-BWP-PoolConfigA2X</w:t>
      </w:r>
      <w:r w:rsidRPr="00E45D41">
        <w:rPr>
          <w:rFonts w:ascii="Times New Roman" w:hAnsi="Times New Roman"/>
        </w:rPr>
        <w:t xml:space="preserve"> or </w:t>
      </w:r>
      <w:r w:rsidRPr="00E45D41">
        <w:rPr>
          <w:rFonts w:ascii="Times New Roman" w:hAnsi="Times New Roman"/>
          <w:i/>
          <w:iCs/>
        </w:rPr>
        <w:t>sl-BWP-PoolConfigCommonA2X</w:t>
      </w:r>
      <w:r w:rsidRPr="00E45D41">
        <w:rPr>
          <w:rFonts w:ascii="Times New Roman" w:hAnsi="Times New Roman"/>
        </w:rPr>
        <w:t xml:space="preserve"> for the transmission of SL data for A2X communication.</w:t>
      </w:r>
    </w:p>
    <w:p w14:paraId="24D90E22" w14:textId="77777777" w:rsidR="00561D02" w:rsidRPr="00782F5C" w:rsidRDefault="00561D02" w:rsidP="00561D02">
      <w:pPr>
        <w:pStyle w:val="B5"/>
        <w:spacing w:line="240" w:lineRule="auto"/>
        <w:rPr>
          <w:rFonts w:eastAsia="맑은 고딕"/>
          <w:lang w:eastAsia="ko-KR"/>
        </w:rPr>
      </w:pPr>
      <w:r w:rsidRPr="00782F5C">
        <w:rPr>
          <w:rFonts w:eastAsia="맑은 고딕"/>
          <w:lang w:eastAsia="ko-KR"/>
        </w:rPr>
        <w:t>5&gt;</w:t>
      </w:r>
      <w:r w:rsidRPr="00782F5C">
        <w:rPr>
          <w:rFonts w:eastAsia="맑은 고딕"/>
          <w:lang w:eastAsia="ko-KR"/>
        </w:rPr>
        <w:tab/>
        <w:t>else:</w:t>
      </w:r>
    </w:p>
    <w:p w14:paraId="35FFE905" w14:textId="77777777" w:rsidR="00561D02" w:rsidRPr="00E45D41" w:rsidRDefault="00561D02" w:rsidP="00561D02">
      <w:pPr>
        <w:pStyle w:val="B6"/>
        <w:spacing w:line="240" w:lineRule="auto"/>
        <w:rPr>
          <w:rFonts w:ascii="Times New Roman" w:eastAsia="맑은 고딕" w:hAnsi="Times New Roman"/>
          <w:lang w:eastAsia="ko-KR"/>
        </w:rPr>
      </w:pPr>
      <w:r w:rsidRPr="00E45D41">
        <w:rPr>
          <w:rFonts w:ascii="Times New Roman" w:eastAsia="맑은 고딕" w:hAnsi="Times New Roman"/>
          <w:lang w:eastAsia="ko-KR"/>
        </w:rPr>
        <w:t>6&gt;</w:t>
      </w:r>
      <w:r w:rsidRPr="00E45D41">
        <w:rPr>
          <w:rFonts w:ascii="Times New Roman" w:eastAsia="맑은 고딕" w:hAnsi="Times New Roman"/>
          <w:lang w:eastAsia="ko-KR"/>
        </w:rPr>
        <w:tab/>
        <w:t xml:space="preserve">select any pool of resources among the configured pools of resources except the pool(s) in </w:t>
      </w:r>
      <w:r w:rsidRPr="00E45D41">
        <w:rPr>
          <w:rFonts w:ascii="Times New Roman" w:eastAsia="맑은 고딕" w:hAnsi="Times New Roman"/>
          <w:i/>
          <w:lang w:eastAsia="ko-KR"/>
        </w:rPr>
        <w:t>sl-BWP-PoolConfigA2X</w:t>
      </w:r>
      <w:r w:rsidRPr="00E45D41">
        <w:rPr>
          <w:rFonts w:ascii="Times New Roman" w:eastAsia="맑은 고딕" w:hAnsi="Times New Roman"/>
          <w:lang w:eastAsia="ko-KR"/>
        </w:rPr>
        <w:t xml:space="preserve">, </w:t>
      </w:r>
      <w:r w:rsidRPr="00E45D41">
        <w:rPr>
          <w:rFonts w:ascii="Times New Roman" w:eastAsia="맑은 고딕" w:hAnsi="Times New Roman"/>
          <w:i/>
          <w:lang w:eastAsia="ko-KR"/>
        </w:rPr>
        <w:t>sl-BWP-PoolConfigCommonA2X</w:t>
      </w:r>
      <w:r w:rsidRPr="00E45D41">
        <w:rPr>
          <w:rFonts w:ascii="Times New Roman" w:hAnsi="Times New Roman"/>
        </w:rPr>
        <w:t xml:space="preserve">, </w:t>
      </w:r>
      <w:r w:rsidRPr="00E45D41">
        <w:rPr>
          <w:rFonts w:ascii="Times New Roman" w:hAnsi="Times New Roman"/>
          <w:i/>
        </w:rPr>
        <w:t>sl-BWP-DiscPoolConfig</w:t>
      </w:r>
      <w:r w:rsidRPr="00E45D41">
        <w:rPr>
          <w:rFonts w:ascii="Times New Roman" w:hAnsi="Times New Roman"/>
        </w:rPr>
        <w:t xml:space="preserve"> or </w:t>
      </w:r>
      <w:r w:rsidRPr="00E45D41">
        <w:rPr>
          <w:rFonts w:ascii="Times New Roman" w:hAnsi="Times New Roman"/>
          <w:i/>
        </w:rPr>
        <w:t>sl-BWP-DiscPoolConfigCommon</w:t>
      </w:r>
      <w:r w:rsidRPr="00E45D41">
        <w:rPr>
          <w:rFonts w:ascii="Times New Roman" w:hAnsi="Times New Roman"/>
        </w:rPr>
        <w:t xml:space="preserve">, if configured </w:t>
      </w:r>
      <w:r w:rsidRPr="00E45D41">
        <w:rPr>
          <w:rFonts w:ascii="Times New Roman" w:eastAsia="맑은 고딕" w:hAnsi="Times New Roman"/>
          <w:lang w:eastAsia="ko-KR"/>
        </w:rPr>
        <w:t xml:space="preserve">or </w:t>
      </w:r>
      <w:r w:rsidRPr="00E45D41">
        <w:rPr>
          <w:rFonts w:ascii="Times New Roman" w:eastAsiaTheme="minorEastAsia" w:hAnsi="Times New Roman"/>
        </w:rPr>
        <w:t>D</w:t>
      </w:r>
      <w:r w:rsidRPr="00E45D41">
        <w:rPr>
          <w:rFonts w:ascii="Times New Roman" w:eastAsia="맑은 고딕" w:hAnsi="Times New Roman"/>
          <w:lang w:eastAsia="ko-KR"/>
        </w:rPr>
        <w:t>edicated SL-PRS resource pool, if configured.</w:t>
      </w:r>
    </w:p>
    <w:p w14:paraId="359B4746" w14:textId="77777777" w:rsidR="00561D02" w:rsidRPr="00782F5C" w:rsidRDefault="00561D02" w:rsidP="00561D0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210A15D5" w14:textId="77777777" w:rsidR="00561D02" w:rsidRPr="00782F5C" w:rsidRDefault="00561D02" w:rsidP="00561D02">
      <w:pPr>
        <w:pStyle w:val="B5"/>
        <w:spacing w:line="240" w:lineRule="auto"/>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1AF45835" w14:textId="77777777" w:rsidR="00561D02" w:rsidRPr="00782F5C" w:rsidRDefault="00561D02" w:rsidP="00561D0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else if SL data is available in the logical channel for DAA for A2X communication:</w:t>
      </w:r>
    </w:p>
    <w:p w14:paraId="2AE8BC33" w14:textId="77777777" w:rsidR="00561D02" w:rsidRPr="00782F5C" w:rsidRDefault="00561D02" w:rsidP="00561D02">
      <w:pPr>
        <w:pStyle w:val="B4"/>
        <w:spacing w:line="240" w:lineRule="auto"/>
        <w:rPr>
          <w:rFonts w:eastAsia="맑은 고딕"/>
          <w:lang w:eastAsia="ko-KR"/>
        </w:rPr>
      </w:pPr>
      <w:r w:rsidRPr="00782F5C">
        <w:rPr>
          <w:lang w:eastAsia="zh-CN"/>
        </w:rPr>
        <w:t>4</w:t>
      </w:r>
      <w:r w:rsidRPr="00782F5C">
        <w:rPr>
          <w:rFonts w:eastAsia="맑은 고딕"/>
          <w:lang w:eastAsia="ko-KR"/>
        </w:rPr>
        <w:t>&gt;</w:t>
      </w:r>
      <w:r w:rsidRPr="00782F5C">
        <w:rPr>
          <w:rFonts w:eastAsia="맑은 고딕"/>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맑은 고딕"/>
          <w:lang w:eastAsia="ko-KR"/>
        </w:rPr>
        <w:t>:</w:t>
      </w:r>
    </w:p>
    <w:p w14:paraId="3D88CD4A" w14:textId="77777777" w:rsidR="00561D02" w:rsidRPr="00782F5C" w:rsidRDefault="00561D02" w:rsidP="00561D02">
      <w:pPr>
        <w:pStyle w:val="B5"/>
        <w:spacing w:line="240" w:lineRule="auto"/>
      </w:pPr>
      <w:r w:rsidRPr="00782F5C">
        <w:rPr>
          <w:rFonts w:eastAsia="맑은 고딕"/>
          <w:lang w:eastAsia="ko-KR"/>
        </w:rPr>
        <w:t>5&gt;</w:t>
      </w:r>
      <w:r w:rsidRPr="00782F5C">
        <w:rPr>
          <w:rFonts w:eastAsia="맑은 고딕"/>
          <w:lang w:eastAsia="ko-KR"/>
        </w:rPr>
        <w:tab/>
        <w:t xml:space="preserve">if resource pool(s) is configured with </w:t>
      </w:r>
      <w:r w:rsidRPr="00782F5C">
        <w:rPr>
          <w:rFonts w:eastAsia="맑은 고딕"/>
          <w:i/>
          <w:lang w:eastAsia="ko-KR"/>
        </w:rPr>
        <w:t>sl-A2X-Service</w:t>
      </w:r>
      <w:r w:rsidRPr="00782F5C">
        <w:rPr>
          <w:rFonts w:eastAsia="맑은 고딕"/>
          <w:lang w:eastAsia="ko-KR"/>
        </w:rPr>
        <w:t xml:space="preserve"> indicating </w:t>
      </w:r>
      <w:proofErr w:type="spellStart"/>
      <w:r w:rsidRPr="00782F5C">
        <w:rPr>
          <w:rFonts w:eastAsia="맑은 고딕"/>
          <w:i/>
          <w:lang w:eastAsia="ko-KR"/>
        </w:rPr>
        <w:t>daa</w:t>
      </w:r>
      <w:proofErr w:type="spellEnd"/>
      <w:r w:rsidRPr="00782F5C">
        <w:rPr>
          <w:rFonts w:eastAsia="맑은 고딕"/>
          <w:lang w:eastAsia="ko-KR"/>
        </w:rPr>
        <w:t xml:space="preserve"> or </w:t>
      </w:r>
      <w:proofErr w:type="spellStart"/>
      <w:r w:rsidRPr="00782F5C">
        <w:rPr>
          <w:rFonts w:eastAsia="맑은 고딕"/>
          <w:i/>
          <w:lang w:eastAsia="ko-KR"/>
        </w:rPr>
        <w:t>bridAndDAA</w:t>
      </w:r>
      <w:proofErr w:type="spellEnd"/>
      <w:r w:rsidRPr="00782F5C">
        <w:rPr>
          <w:rFonts w:eastAsia="맑은 고딕"/>
          <w:lang w:eastAsia="ko-KR"/>
        </w:rPr>
        <w:t>:</w:t>
      </w:r>
    </w:p>
    <w:p w14:paraId="443864C7" w14:textId="77777777" w:rsidR="00561D02" w:rsidRPr="00782F5C" w:rsidRDefault="00561D02" w:rsidP="00561D02">
      <w:pPr>
        <w:pStyle w:val="B6"/>
        <w:spacing w:line="240" w:lineRule="auto"/>
      </w:pPr>
      <w:r w:rsidRPr="00E45D41">
        <w:rPr>
          <w:rFonts w:ascii="Times New Roman" w:hAnsi="Times New Roman"/>
        </w:rPr>
        <w:lastRenderedPageBreak/>
        <w:t>6&gt;</w:t>
      </w:r>
      <w:r w:rsidRPr="00E45D41">
        <w:rPr>
          <w:rFonts w:ascii="Times New Roman" w:hAnsi="Times New Roman"/>
        </w:rPr>
        <w:tab/>
        <w:t xml:space="preserve">select any pool of resources among the resource pool(s) configured with </w:t>
      </w:r>
      <w:r w:rsidRPr="00E45D41">
        <w:rPr>
          <w:rFonts w:ascii="Times New Roman" w:eastAsia="맑은 고딕" w:hAnsi="Times New Roman"/>
          <w:i/>
          <w:iCs/>
          <w:lang w:eastAsia="ko-KR"/>
        </w:rPr>
        <w:t>sl-A2X-Service</w:t>
      </w:r>
      <w:r w:rsidRPr="00E45D41">
        <w:rPr>
          <w:rFonts w:ascii="Times New Roman" w:eastAsia="맑은 고딕" w:hAnsi="Times New Roman"/>
          <w:lang w:eastAsia="ko-KR"/>
        </w:rPr>
        <w:t xml:space="preserve"> indicating </w:t>
      </w:r>
      <w:r w:rsidRPr="00E45D41">
        <w:rPr>
          <w:rFonts w:ascii="Times New Roman" w:eastAsia="맑은 고딕" w:hAnsi="Times New Roman"/>
          <w:i/>
          <w:iCs/>
          <w:lang w:eastAsia="ko-KR"/>
        </w:rPr>
        <w:t>daa</w:t>
      </w:r>
      <w:r w:rsidRPr="00E45D41">
        <w:rPr>
          <w:rFonts w:ascii="Times New Roman" w:eastAsia="맑은 고딕" w:hAnsi="Times New Roman"/>
          <w:lang w:eastAsia="ko-KR"/>
        </w:rPr>
        <w:t xml:space="preserve"> or </w:t>
      </w:r>
      <w:r w:rsidRPr="00E45D41">
        <w:rPr>
          <w:rFonts w:ascii="Times New Roman" w:eastAsia="맑은 고딕" w:hAnsi="Times New Roman"/>
          <w:i/>
          <w:iCs/>
          <w:lang w:eastAsia="ko-KR"/>
        </w:rPr>
        <w:t>bridAndDAA</w:t>
      </w:r>
      <w:r w:rsidRPr="00E45D41">
        <w:rPr>
          <w:rFonts w:ascii="Times New Roman" w:hAnsi="Times New Roman"/>
        </w:rPr>
        <w:t xml:space="preserve"> in </w:t>
      </w:r>
      <w:r w:rsidRPr="00E45D41">
        <w:rPr>
          <w:rFonts w:ascii="Times New Roman" w:hAnsi="Times New Roman"/>
          <w:i/>
          <w:iCs/>
        </w:rPr>
        <w:t>sl-TxPoolSelectedNormal</w:t>
      </w:r>
      <w:r w:rsidRPr="00E45D41">
        <w:rPr>
          <w:rFonts w:ascii="Times New Roman" w:hAnsi="Times New Roman"/>
        </w:rPr>
        <w:t xml:space="preserve"> configured in </w:t>
      </w:r>
      <w:r w:rsidRPr="00E45D41">
        <w:rPr>
          <w:rFonts w:ascii="Times New Roman" w:hAnsi="Times New Roman"/>
          <w:i/>
        </w:rPr>
        <w:t>sl-BWP-PoolConfigA2X</w:t>
      </w:r>
      <w:r w:rsidRPr="00E45D41">
        <w:rPr>
          <w:rFonts w:ascii="Times New Roman" w:hAnsi="Times New Roman"/>
        </w:rPr>
        <w:t xml:space="preserve"> or </w:t>
      </w:r>
      <w:r w:rsidRPr="00E45D41">
        <w:rPr>
          <w:rFonts w:ascii="Times New Roman" w:hAnsi="Times New Roman"/>
          <w:i/>
          <w:iCs/>
        </w:rPr>
        <w:t>sl-BWP-PoolConfigCommonA2X</w:t>
      </w:r>
      <w:r w:rsidRPr="00E45D41">
        <w:rPr>
          <w:rFonts w:ascii="Times New Roman" w:hAnsi="Times New Roman"/>
        </w:rPr>
        <w:t xml:space="preserve"> for the transmission of SL data for A2X communication</w:t>
      </w:r>
      <w:r w:rsidRPr="00782F5C">
        <w:t>.</w:t>
      </w:r>
    </w:p>
    <w:p w14:paraId="427EF86A" w14:textId="77777777" w:rsidR="00561D02" w:rsidRPr="00782F5C" w:rsidRDefault="00561D02" w:rsidP="00561D02">
      <w:pPr>
        <w:pStyle w:val="B5"/>
        <w:spacing w:line="240" w:lineRule="auto"/>
        <w:rPr>
          <w:rFonts w:eastAsia="맑은 고딕"/>
          <w:lang w:eastAsia="ko-KR"/>
        </w:rPr>
      </w:pPr>
      <w:r w:rsidRPr="00782F5C">
        <w:rPr>
          <w:rFonts w:eastAsia="맑은 고딕"/>
          <w:lang w:eastAsia="ko-KR"/>
        </w:rPr>
        <w:t>5&gt;</w:t>
      </w:r>
      <w:r w:rsidRPr="00782F5C">
        <w:rPr>
          <w:rFonts w:eastAsia="맑은 고딕"/>
          <w:lang w:eastAsia="ko-KR"/>
        </w:rPr>
        <w:tab/>
        <w:t>else:</w:t>
      </w:r>
    </w:p>
    <w:p w14:paraId="1C0CD759" w14:textId="77777777" w:rsidR="00561D02" w:rsidRPr="00E45D41" w:rsidRDefault="00561D02" w:rsidP="00561D02">
      <w:pPr>
        <w:pStyle w:val="B6"/>
        <w:spacing w:line="240" w:lineRule="auto"/>
        <w:rPr>
          <w:rFonts w:ascii="Times New Roman" w:hAnsi="Times New Roman"/>
        </w:rPr>
      </w:pPr>
      <w:r w:rsidRPr="00E45D41">
        <w:rPr>
          <w:rFonts w:ascii="Times New Roman" w:eastAsia="맑은 고딕" w:hAnsi="Times New Roman"/>
          <w:lang w:eastAsia="ko-KR"/>
        </w:rPr>
        <w:t>6&gt;</w:t>
      </w:r>
      <w:r w:rsidRPr="00E45D41">
        <w:rPr>
          <w:rFonts w:ascii="Times New Roman" w:eastAsia="맑은 고딕" w:hAnsi="Times New Roman"/>
          <w:lang w:eastAsia="ko-KR"/>
        </w:rPr>
        <w:tab/>
        <w:t xml:space="preserve">select any pool of resources among the configured pools of resources except the pool(s) in </w:t>
      </w:r>
      <w:r w:rsidRPr="00E45D41">
        <w:rPr>
          <w:rFonts w:ascii="Times New Roman" w:eastAsia="맑은 고딕" w:hAnsi="Times New Roman"/>
          <w:i/>
          <w:lang w:eastAsia="ko-KR"/>
        </w:rPr>
        <w:t>sl-BWP-PoolConfigA2X</w:t>
      </w:r>
      <w:r w:rsidRPr="00E45D41">
        <w:rPr>
          <w:rFonts w:ascii="Times New Roman" w:eastAsia="맑은 고딕" w:hAnsi="Times New Roman"/>
          <w:lang w:eastAsia="ko-KR"/>
        </w:rPr>
        <w:t xml:space="preserve">, </w:t>
      </w:r>
      <w:r w:rsidRPr="00E45D41">
        <w:rPr>
          <w:rFonts w:ascii="Times New Roman" w:eastAsia="맑은 고딕" w:hAnsi="Times New Roman"/>
          <w:i/>
          <w:lang w:eastAsia="ko-KR"/>
        </w:rPr>
        <w:t>sl-BWP-PoolConfigCommonA2X</w:t>
      </w:r>
      <w:r w:rsidRPr="00E45D41">
        <w:rPr>
          <w:rFonts w:ascii="Times New Roman" w:hAnsi="Times New Roman"/>
        </w:rPr>
        <w:t xml:space="preserve">, </w:t>
      </w:r>
      <w:r w:rsidRPr="00E45D41">
        <w:rPr>
          <w:rFonts w:ascii="Times New Roman" w:hAnsi="Times New Roman"/>
          <w:i/>
        </w:rPr>
        <w:t>sl-BWP-DiscPoolConfig</w:t>
      </w:r>
      <w:r w:rsidRPr="00E45D41">
        <w:rPr>
          <w:rFonts w:ascii="Times New Roman" w:hAnsi="Times New Roman"/>
        </w:rPr>
        <w:t xml:space="preserve"> or </w:t>
      </w:r>
      <w:r w:rsidRPr="00E45D41">
        <w:rPr>
          <w:rFonts w:ascii="Times New Roman" w:hAnsi="Times New Roman"/>
          <w:i/>
        </w:rPr>
        <w:t>sl-BWP-DiscPoolConfigCommon</w:t>
      </w:r>
      <w:r w:rsidRPr="00E45D41">
        <w:rPr>
          <w:rFonts w:ascii="Times New Roman" w:hAnsi="Times New Roman"/>
        </w:rPr>
        <w:t xml:space="preserve">, if configured </w:t>
      </w:r>
      <w:r w:rsidRPr="00E45D41">
        <w:rPr>
          <w:rFonts w:ascii="Times New Roman" w:eastAsia="맑은 고딕" w:hAnsi="Times New Roman"/>
          <w:lang w:eastAsia="ko-KR"/>
        </w:rPr>
        <w:t xml:space="preserve">or </w:t>
      </w:r>
      <w:r w:rsidRPr="00E45D41">
        <w:rPr>
          <w:rFonts w:ascii="Times New Roman" w:eastAsiaTheme="minorEastAsia" w:hAnsi="Times New Roman"/>
        </w:rPr>
        <w:t>D</w:t>
      </w:r>
      <w:r w:rsidRPr="00E45D41">
        <w:rPr>
          <w:rFonts w:ascii="Times New Roman" w:eastAsia="맑은 고딕" w:hAnsi="Times New Roman"/>
          <w:lang w:eastAsia="ko-KR"/>
        </w:rPr>
        <w:t>edicated SL-PRS resource pool, if configured.</w:t>
      </w:r>
    </w:p>
    <w:p w14:paraId="33AE26D5" w14:textId="77777777" w:rsidR="00561D02" w:rsidRPr="00782F5C" w:rsidRDefault="00561D02" w:rsidP="00561D0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3B148761" w14:textId="77777777" w:rsidR="00561D02" w:rsidRPr="00782F5C" w:rsidRDefault="00561D02" w:rsidP="00561D02">
      <w:pPr>
        <w:pStyle w:val="B5"/>
        <w:spacing w:line="240" w:lineRule="auto"/>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1D9A7174" w14:textId="77777777" w:rsidR="00561D02" w:rsidRPr="00782F5C" w:rsidRDefault="00561D02" w:rsidP="00561D02">
      <w:pPr>
        <w:pStyle w:val="NO"/>
        <w:spacing w:line="240" w:lineRule="auto"/>
        <w:rPr>
          <w:rFonts w:eastAsia="맑은 고딕"/>
          <w:lang w:eastAsia="ko-KR"/>
        </w:rPr>
      </w:pPr>
      <w:r w:rsidRPr="00782F5C">
        <w:t>NOTE 3Ac:</w:t>
      </w:r>
      <w:r w:rsidRPr="00782F5C">
        <w:tab/>
        <w:t xml:space="preserve">The MAC entity identifies the logical channel(s) for BRID or DAA based on the </w:t>
      </w:r>
      <w:proofErr w:type="spellStart"/>
      <w:r w:rsidRPr="00782F5C">
        <w:t>QoS</w:t>
      </w:r>
      <w:proofErr w:type="spellEnd"/>
      <w:r w:rsidRPr="00782F5C">
        <w:t xml:space="preserve"> information associated to BRID or DAA, i.e. PQI(s), from upper layers.</w:t>
      </w:r>
    </w:p>
    <w:p w14:paraId="48FF211E" w14:textId="77777777" w:rsidR="00561D02" w:rsidRPr="00782F5C" w:rsidRDefault="00561D02" w:rsidP="00561D0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 xml:space="preserve">else if SL data for NR </w:t>
      </w:r>
      <w:proofErr w:type="spellStart"/>
      <w:r w:rsidRPr="00782F5C">
        <w:rPr>
          <w:rFonts w:eastAsia="맑은 고딕"/>
          <w:lang w:eastAsia="ko-KR"/>
        </w:rPr>
        <w:t>sidelink</w:t>
      </w:r>
      <w:proofErr w:type="spellEnd"/>
      <w:r w:rsidRPr="00782F5C">
        <w:rPr>
          <w:rFonts w:eastAsia="맑은 고딕"/>
          <w:lang w:eastAsia="ko-KR"/>
        </w:rPr>
        <w:t xml:space="preserve"> communication is available in the logical channel:</w:t>
      </w:r>
    </w:p>
    <w:p w14:paraId="7EA65BA7" w14:textId="77777777" w:rsidR="00561D02" w:rsidRPr="00782F5C" w:rsidRDefault="00561D02" w:rsidP="00561D02">
      <w:pPr>
        <w:pStyle w:val="B4"/>
        <w:spacing w:line="240" w:lineRule="auto"/>
      </w:pPr>
      <w:r w:rsidRPr="00782F5C">
        <w:rPr>
          <w:rFonts w:eastAsia="맑은 고딕"/>
          <w:lang w:eastAsia="ko-KR"/>
        </w:rPr>
        <w:t>4&gt;</w:t>
      </w:r>
      <w:r w:rsidRPr="00782F5C">
        <w:rPr>
          <w:rFonts w:eastAsia="맑은 고딕"/>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맑은 고딕"/>
          <w:lang w:eastAsia="ko-KR"/>
        </w:rPr>
        <w:t>:</w:t>
      </w:r>
    </w:p>
    <w:p w14:paraId="4F171B1D" w14:textId="77777777" w:rsidR="00561D02" w:rsidRPr="00782F5C" w:rsidRDefault="00561D02" w:rsidP="00561D02">
      <w:pPr>
        <w:pStyle w:val="B5"/>
        <w:spacing w:line="240" w:lineRule="auto"/>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447814B5" w14:textId="77777777" w:rsidR="00561D02" w:rsidRPr="00782F5C" w:rsidRDefault="00561D02" w:rsidP="00561D0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4DBF302E" w14:textId="77777777" w:rsidR="00561D02" w:rsidRPr="00782F5C" w:rsidRDefault="00561D02" w:rsidP="00561D02">
      <w:pPr>
        <w:pStyle w:val="B5"/>
        <w:spacing w:line="240" w:lineRule="auto"/>
        <w:rPr>
          <w:rFonts w:eastAsia="맑은 고딕"/>
          <w:lang w:eastAsia="ko-KR"/>
        </w:rPr>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3AA8390A" w14:textId="77777777" w:rsidR="00561D02" w:rsidRPr="00782F5C" w:rsidRDefault="00561D02" w:rsidP="00561D02">
      <w:pPr>
        <w:pStyle w:val="B3"/>
        <w:spacing w:line="240" w:lineRule="auto"/>
      </w:pPr>
      <w:r w:rsidRPr="00782F5C">
        <w:t>3&gt;</w:t>
      </w:r>
      <w:r w:rsidRPr="00782F5C">
        <w:tab/>
        <w:t>else if SL-PRS is pending for transmission:</w:t>
      </w:r>
    </w:p>
    <w:p w14:paraId="62A116C9" w14:textId="77777777" w:rsidR="00561D02" w:rsidRPr="00782F5C" w:rsidRDefault="00561D02" w:rsidP="00561D0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select any resource pool among the resource pool(s) allowing for SL-PRS transmission.</w:t>
      </w:r>
    </w:p>
    <w:p w14:paraId="58F41B46" w14:textId="77777777" w:rsidR="00561D02" w:rsidRPr="00782F5C" w:rsidRDefault="00561D02" w:rsidP="00561D0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 xml:space="preserve">else if </w:t>
      </w:r>
      <w:r w:rsidRPr="00782F5C">
        <w:t xml:space="preserve">an SL-CSI reporting or a </w:t>
      </w:r>
      <w:proofErr w:type="spellStart"/>
      <w:r w:rsidRPr="00782F5C">
        <w:t>Sidelink</w:t>
      </w:r>
      <w:proofErr w:type="spellEnd"/>
      <w:r w:rsidRPr="00782F5C">
        <w:t xml:space="preserve"> DRX Command or a </w:t>
      </w:r>
      <w:proofErr w:type="spellStart"/>
      <w:r w:rsidRPr="00782F5C">
        <w:t>Sidelink</w:t>
      </w:r>
      <w:proofErr w:type="spellEnd"/>
      <w:r w:rsidRPr="00782F5C">
        <w:t xml:space="preserve"> Inter-UE Coordination Request or a </w:t>
      </w:r>
      <w:proofErr w:type="spellStart"/>
      <w:r w:rsidRPr="00782F5C">
        <w:t>Sidelink</w:t>
      </w:r>
      <w:proofErr w:type="spellEnd"/>
      <w:r w:rsidRPr="00782F5C">
        <w:t xml:space="preserve"> Inter-UE Coordination Information is triggered</w:t>
      </w:r>
      <w:r w:rsidRPr="00782F5C">
        <w:rPr>
          <w:rFonts w:eastAsia="맑은 고딕"/>
          <w:lang w:eastAsia="ko-KR"/>
        </w:rPr>
        <w:t>:</w:t>
      </w:r>
    </w:p>
    <w:p w14:paraId="27C728BE" w14:textId="77777777" w:rsidR="00561D02" w:rsidRPr="00782F5C" w:rsidRDefault="00561D02" w:rsidP="00561D02">
      <w:pPr>
        <w:pStyle w:val="B4"/>
        <w:spacing w:line="240" w:lineRule="auto"/>
        <w:rPr>
          <w:lang w:eastAsia="ko-KR"/>
        </w:rPr>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w:t>
      </w:r>
      <w:r w:rsidRPr="00782F5C">
        <w:t xml:space="preserve"> if configured or Dedicated SL-PRS resource pool, if configured.</w:t>
      </w:r>
    </w:p>
    <w:p w14:paraId="1E72D279" w14:textId="77777777" w:rsidR="00561D02" w:rsidRPr="00782F5C" w:rsidRDefault="00561D02" w:rsidP="00561D02">
      <w:pPr>
        <w:pStyle w:val="B2"/>
        <w:spacing w:line="240" w:lineRule="auto"/>
        <w:rPr>
          <w:lang w:eastAsia="ko-KR"/>
        </w:rPr>
      </w:pPr>
      <w:r w:rsidRPr="00782F5C">
        <w:rPr>
          <w:lang w:eastAsia="ko-KR"/>
        </w:rPr>
        <w:t>2&gt;</w:t>
      </w:r>
      <w:r w:rsidRPr="00782F5C">
        <w:rPr>
          <w:lang w:eastAsia="ko-KR"/>
        </w:rPr>
        <w:tab/>
        <w:t>else (i.e. multiple carrier frequencies are configured):</w:t>
      </w:r>
    </w:p>
    <w:p w14:paraId="36013071" w14:textId="77777777" w:rsidR="00561D02" w:rsidRPr="00782F5C" w:rsidRDefault="00561D02" w:rsidP="00561D02">
      <w:pPr>
        <w:pStyle w:val="B3"/>
        <w:spacing w:line="240" w:lineRule="auto"/>
      </w:pPr>
      <w:r w:rsidRPr="00782F5C">
        <w:t>3&gt;</w:t>
      </w:r>
      <w:r w:rsidRPr="00782F5C">
        <w:tab/>
        <w:t>trigger the TX carrier (re-)selection procedure as specified in clause 5.22.1.11.</w:t>
      </w:r>
    </w:p>
    <w:p w14:paraId="66AC39A3" w14:textId="77777777" w:rsidR="00561D02" w:rsidRPr="00782F5C" w:rsidRDefault="00561D02" w:rsidP="00561D02">
      <w:pPr>
        <w:pStyle w:val="B2"/>
        <w:spacing w:line="240" w:lineRule="auto"/>
      </w:pPr>
      <w:r w:rsidRPr="00782F5C">
        <w:t>2&gt;</w:t>
      </w:r>
      <w:r w:rsidRPr="00782F5C">
        <w:tab/>
        <w:t xml:space="preserve">if </w:t>
      </w:r>
      <w:proofErr w:type="spellStart"/>
      <w:r w:rsidRPr="00782F5C">
        <w:t>Sidelink</w:t>
      </w:r>
      <w:proofErr w:type="spellEnd"/>
      <w:r w:rsidRPr="00782F5C">
        <w:t xml:space="preserve"> consistent LBT Failure is detected as specified in clause 5.31.2 in all RB sets of the selected resource pool for the logical channel, if single carrier frequency is configured:</w:t>
      </w:r>
    </w:p>
    <w:p w14:paraId="782C1334" w14:textId="77777777" w:rsidR="00561D02" w:rsidRPr="00782F5C" w:rsidRDefault="00561D02" w:rsidP="00561D02">
      <w:pPr>
        <w:pStyle w:val="B3"/>
        <w:spacing w:line="240" w:lineRule="auto"/>
      </w:pPr>
      <w:r w:rsidRPr="00782F5C">
        <w:rPr>
          <w:lang w:eastAsia="zh-CN"/>
        </w:rPr>
        <w:t>3&gt;</w:t>
      </w:r>
      <w:r w:rsidRPr="00782F5C">
        <w:rPr>
          <w:lang w:eastAsia="zh-CN"/>
        </w:rPr>
        <w:tab/>
        <w:t xml:space="preserve">clear the selected </w:t>
      </w:r>
      <w:proofErr w:type="spellStart"/>
      <w:r w:rsidRPr="00782F5C">
        <w:rPr>
          <w:lang w:eastAsia="zh-CN"/>
        </w:rPr>
        <w:t>sidelink</w:t>
      </w:r>
      <w:proofErr w:type="spellEnd"/>
      <w:r w:rsidRPr="00782F5C">
        <w:rPr>
          <w:lang w:eastAsia="zh-CN"/>
        </w:rPr>
        <w:t xml:space="preserve"> grant on the selected pool of resources.</w:t>
      </w:r>
    </w:p>
    <w:p w14:paraId="4DE9AECC" w14:textId="77777777" w:rsidR="00561D02" w:rsidRPr="00782F5C" w:rsidRDefault="00561D02" w:rsidP="00561D02">
      <w:pPr>
        <w:pStyle w:val="B3"/>
        <w:spacing w:line="240" w:lineRule="auto"/>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18E39A29" w14:textId="77777777" w:rsidR="00561D02" w:rsidRPr="00782F5C" w:rsidRDefault="00561D02" w:rsidP="00561D02">
      <w:pPr>
        <w:pStyle w:val="B4"/>
        <w:spacing w:line="240" w:lineRule="auto"/>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including all RB sets for which </w:t>
      </w:r>
      <w:proofErr w:type="spellStart"/>
      <w:r w:rsidRPr="00782F5C">
        <w:t>Sidelink</w:t>
      </w:r>
      <w:proofErr w:type="spellEnd"/>
      <w:r w:rsidRPr="00782F5C">
        <w:t xml:space="preserve"> consistent LBT failures were detected and not cancelled.</w:t>
      </w:r>
    </w:p>
    <w:p w14:paraId="6E9DC666" w14:textId="77777777" w:rsidR="00561D02" w:rsidRPr="00782F5C" w:rsidRDefault="00561D02" w:rsidP="00561D02">
      <w:pPr>
        <w:pStyle w:val="B3"/>
        <w:spacing w:line="240" w:lineRule="auto"/>
        <w:rPr>
          <w:lang w:eastAsia="ko-KR"/>
        </w:rPr>
      </w:pPr>
      <w:r w:rsidRPr="00782F5C">
        <w:rPr>
          <w:lang w:eastAsia="ko-KR"/>
        </w:rPr>
        <w:t>3&gt;</w:t>
      </w:r>
      <w:r w:rsidRPr="00782F5C">
        <w:rPr>
          <w:lang w:eastAsia="ko-KR"/>
        </w:rPr>
        <w:tab/>
        <w:t>else:</w:t>
      </w:r>
    </w:p>
    <w:p w14:paraId="35D1170A" w14:textId="77777777" w:rsidR="00561D02" w:rsidRPr="00782F5C" w:rsidRDefault="00561D02" w:rsidP="00561D02">
      <w:pPr>
        <w:pStyle w:val="B4"/>
        <w:spacing w:line="240" w:lineRule="auto"/>
      </w:pPr>
      <w:r w:rsidRPr="00782F5C">
        <w:lastRenderedPageBreak/>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including all RB sets for which </w:t>
      </w:r>
      <w:proofErr w:type="spellStart"/>
      <w:r w:rsidRPr="00782F5C">
        <w:t>Sidelink</w:t>
      </w:r>
      <w:proofErr w:type="spellEnd"/>
      <w:r w:rsidRPr="00782F5C">
        <w:t xml:space="preserve"> consistent LBT failures were detected and not cancelled.</w:t>
      </w:r>
    </w:p>
    <w:p w14:paraId="316DA856" w14:textId="77777777" w:rsidR="00561D02" w:rsidRPr="00782F5C" w:rsidRDefault="00561D02" w:rsidP="00561D02">
      <w:pPr>
        <w:pStyle w:val="B2"/>
        <w:spacing w:line="240" w:lineRule="auto"/>
        <w:rPr>
          <w:lang w:eastAsia="ko-KR"/>
        </w:rPr>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56DFAC94" w14:textId="77777777" w:rsidR="00561D02" w:rsidRPr="00782F5C" w:rsidRDefault="00561D02" w:rsidP="00561D02">
      <w:pPr>
        <w:pStyle w:val="B2"/>
        <w:spacing w:line="240" w:lineRule="auto"/>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5DEC9297" w14:textId="77777777" w:rsidR="00561D02" w:rsidRPr="00782F5C" w:rsidRDefault="00561D02" w:rsidP="00561D02">
      <w:pPr>
        <w:pStyle w:val="B3"/>
        <w:spacing w:line="240" w:lineRule="auto"/>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57C0891D" w14:textId="77777777" w:rsidR="00561D02" w:rsidRPr="00782F5C" w:rsidRDefault="00561D02" w:rsidP="00561D02">
      <w:pPr>
        <w:pStyle w:val="B4"/>
        <w:spacing w:line="240" w:lineRule="auto"/>
      </w:pPr>
      <w:r w:rsidRPr="00782F5C">
        <w:t>4&gt;</w:t>
      </w:r>
      <w:r w:rsidRPr="00782F5C">
        <w:tab/>
        <w:t xml:space="preserve">indicate to the physical layer RB set information </w:t>
      </w:r>
      <w:r w:rsidRPr="00782F5C">
        <w:rPr>
          <w:lang w:eastAsia="ko-KR"/>
        </w:rPr>
        <w:t xml:space="preserve">for which </w:t>
      </w:r>
      <w:proofErr w:type="spellStart"/>
      <w:r w:rsidRPr="00782F5C">
        <w:rPr>
          <w:lang w:eastAsia="ko-KR"/>
        </w:rPr>
        <w:t>Sidelink</w:t>
      </w:r>
      <w:proofErr w:type="spellEnd"/>
      <w:r w:rsidRPr="00782F5C">
        <w:rPr>
          <w:lang w:eastAsia="ko-KR"/>
        </w:rPr>
        <w:t xml:space="preserve"> consistent LBT failure was detected</w:t>
      </w:r>
      <w:r w:rsidRPr="00782F5C">
        <w:t xml:space="preserve"> and not cancelled as specified in clause 5.31.2.</w:t>
      </w:r>
    </w:p>
    <w:p w14:paraId="10590AB5" w14:textId="77777777" w:rsidR="00561D02" w:rsidRPr="00782F5C" w:rsidRDefault="00561D02" w:rsidP="00561D02">
      <w:pPr>
        <w:pStyle w:val="B3"/>
        <w:spacing w:line="240" w:lineRule="auto"/>
      </w:pPr>
      <w:r w:rsidRPr="00782F5C">
        <w:t>3&gt;</w:t>
      </w:r>
      <w:r w:rsidRPr="00782F5C">
        <w:tab/>
        <w:t xml:space="preserve">if the TX carrier (re-)selection procedure was triggered in above and one or more carriers have been (re-)selected in the </w:t>
      </w:r>
      <w:proofErr w:type="spellStart"/>
      <w:r w:rsidRPr="00782F5C">
        <w:t>Tx</w:t>
      </w:r>
      <w:proofErr w:type="spellEnd"/>
      <w:r w:rsidRPr="00782F5C">
        <w:t xml:space="preserve"> carrier (re-)selection according to clause 5.22.1.11:</w:t>
      </w:r>
    </w:p>
    <w:p w14:paraId="42FC8E2E" w14:textId="77777777" w:rsidR="00561D02" w:rsidRPr="00782F5C" w:rsidRDefault="00561D02" w:rsidP="00561D02">
      <w:pPr>
        <w:pStyle w:val="B4"/>
        <w:spacing w:line="240" w:lineRule="auto"/>
      </w:pPr>
      <w:r w:rsidRPr="00782F5C">
        <w:t>4&gt;</w:t>
      </w:r>
      <w:r w:rsidRPr="00782F5C">
        <w:tab/>
        <w:t xml:space="preserve">determine the order of the (re-)selected carriers, according to the decreasing order based on the highest priority of logical channels which are allowed on each (re-)selected carrier, and perform the </w:t>
      </w:r>
      <w:r w:rsidRPr="00782F5C">
        <w:rPr>
          <w:lang w:eastAsia="ko-KR"/>
        </w:rPr>
        <w:t>resource selection procedure as specified in this clause</w:t>
      </w:r>
      <w:r w:rsidRPr="00782F5C">
        <w:t xml:space="preserve"> for each </w:t>
      </w:r>
      <w:proofErr w:type="spellStart"/>
      <w:r w:rsidRPr="00782F5C">
        <w:t>Sidelink</w:t>
      </w:r>
      <w:proofErr w:type="spellEnd"/>
      <w:r w:rsidRPr="00782F5C">
        <w:t xml:space="preserve"> process on each (re-)selected carrier according to the order.</w:t>
      </w:r>
    </w:p>
    <w:p w14:paraId="6DE75F0A" w14:textId="77777777" w:rsidR="00561D02" w:rsidRPr="00782F5C" w:rsidRDefault="00561D02" w:rsidP="00561D02">
      <w:pPr>
        <w:pStyle w:val="B3"/>
        <w:spacing w:line="240" w:lineRule="auto"/>
      </w:pPr>
      <w:r w:rsidRPr="00782F5C">
        <w:t>3&gt;</w:t>
      </w:r>
      <w:r w:rsidRPr="00782F5C">
        <w:tab/>
        <w:t>if one or multiple SL DRX(s) is configured in the destination UE(s) receiving SL-SCH data:</w:t>
      </w:r>
    </w:p>
    <w:p w14:paraId="6035E4CA" w14:textId="77777777" w:rsidR="00561D02" w:rsidRPr="00782F5C" w:rsidRDefault="00561D02" w:rsidP="00561D02">
      <w:pPr>
        <w:pStyle w:val="B4"/>
        <w:spacing w:line="240" w:lineRule="auto"/>
      </w:pPr>
      <w:r w:rsidRPr="00782F5C">
        <w:t>4&gt;</w:t>
      </w:r>
      <w:r w:rsidRPr="00782F5C">
        <w:tab/>
        <w:t>indicate to the physical layer SL DRX Active time in the destination UE(s) receiving SL-SCH data, as specified in clause 5.28.2.</w:t>
      </w:r>
    </w:p>
    <w:p w14:paraId="0E96F16D" w14:textId="77777777" w:rsidR="00561D02" w:rsidRPr="00782F5C" w:rsidRDefault="00561D02" w:rsidP="00561D02">
      <w:pPr>
        <w:pStyle w:val="B3"/>
        <w:spacing w:line="240" w:lineRule="auto"/>
      </w:pPr>
      <w:r w:rsidRPr="00782F5C">
        <w:t>3&gt;</w:t>
      </w:r>
      <w:r w:rsidRPr="00782F5C">
        <w:tab/>
        <w:t>if the selected resource pool is not Dedicated SL-PRS resource pool:</w:t>
      </w:r>
    </w:p>
    <w:p w14:paraId="4FB8A67B" w14:textId="77777777" w:rsidR="00561D02" w:rsidRPr="00782F5C" w:rsidRDefault="00561D02" w:rsidP="00561D02">
      <w:pPr>
        <w:pStyle w:val="B4"/>
        <w:spacing w:line="240" w:lineRule="auto"/>
      </w:pPr>
      <w:r w:rsidRPr="00782F5C">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79D7AC40" w14:textId="77777777" w:rsidR="00561D02" w:rsidRPr="00782F5C" w:rsidRDefault="00561D02" w:rsidP="00561D02">
      <w:pPr>
        <w:pStyle w:val="NO"/>
        <w:spacing w:line="240" w:lineRule="auto"/>
      </w:pPr>
      <w:r w:rsidRPr="00782F5C">
        <w:t>NOTE 3Ad:</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61F7FED8" w14:textId="77777777" w:rsidR="00561D02" w:rsidRPr="00782F5C" w:rsidRDefault="00561D02" w:rsidP="00561D02">
      <w:pPr>
        <w:pStyle w:val="B4"/>
        <w:spacing w:line="240" w:lineRule="auto"/>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01F89E62" w14:textId="77777777" w:rsidR="00561D02" w:rsidRPr="00782F5C" w:rsidRDefault="00561D02" w:rsidP="00561D0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if the selected resource pool is Dedicated SL-PRS resource pool:</w:t>
      </w:r>
    </w:p>
    <w:p w14:paraId="39E0B705" w14:textId="77777777" w:rsidR="00561D02" w:rsidRPr="00782F5C" w:rsidRDefault="00561D02" w:rsidP="00561D0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proofErr w:type="spellStart"/>
      <w:r w:rsidRPr="00782F5C">
        <w:rPr>
          <w:rFonts w:eastAsia="DengXian"/>
          <w:i/>
          <w:lang w:eastAsia="zh-CN"/>
        </w:rPr>
        <w:t>sl</w:t>
      </w:r>
      <w:proofErr w:type="spellEnd"/>
      <w:r w:rsidRPr="00782F5C">
        <w:rPr>
          <w:rFonts w:eastAsia="DengXian"/>
          <w:i/>
          <w:lang w:eastAsia="zh-CN"/>
        </w:rPr>
        <w:t>-PRS-</w:t>
      </w:r>
      <w:proofErr w:type="spellStart"/>
      <w:r w:rsidRPr="00782F5C">
        <w:rPr>
          <w:rFonts w:eastAsia="DengXian"/>
          <w:i/>
          <w:lang w:eastAsia="zh-CN"/>
        </w:rPr>
        <w:t>MaxNum</w:t>
      </w:r>
      <w:proofErr w:type="spellEnd"/>
      <w:r w:rsidRPr="00782F5C">
        <w:rPr>
          <w:rFonts w:eastAsia="DengXian"/>
          <w:i/>
          <w:lang w:eastAsia="zh-CN"/>
        </w:rPr>
        <w:t>-Transmissions</w:t>
      </w:r>
      <w:r w:rsidRPr="00782F5C">
        <w:rPr>
          <w:rFonts w:eastAsia="DengXian"/>
          <w:iCs/>
          <w:lang w:eastAsia="zh-CN"/>
        </w:rPr>
        <w:t xml:space="preserve"> included in </w:t>
      </w:r>
      <w:proofErr w:type="spellStart"/>
      <w:r w:rsidRPr="00782F5C">
        <w:rPr>
          <w:rFonts w:eastAsia="DengXian"/>
          <w:i/>
          <w:lang w:eastAsia="zh-CN"/>
        </w:rPr>
        <w:t>sl</w:t>
      </w:r>
      <w:proofErr w:type="spellEnd"/>
      <w:r w:rsidRPr="00782F5C">
        <w:rPr>
          <w:rFonts w:eastAsia="DengXian"/>
          <w:i/>
          <w:lang w:eastAsia="zh-CN"/>
        </w:rPr>
        <w:t>-CBR-SL-PRS-</w:t>
      </w:r>
      <w:proofErr w:type="spellStart"/>
      <w:r w:rsidRPr="00782F5C">
        <w:rPr>
          <w:rFonts w:eastAsia="DengXian"/>
          <w:i/>
          <w:lang w:eastAsia="zh-CN"/>
        </w:rPr>
        <w:t>TxConfigList</w:t>
      </w:r>
      <w:proofErr w:type="spellEnd"/>
      <w:r w:rsidRPr="00782F5C">
        <w:rPr>
          <w:rFonts w:eastAsia="DengXian"/>
          <w:lang w:eastAsia="zh-CN"/>
        </w:rPr>
        <w:t>.</w:t>
      </w:r>
    </w:p>
    <w:p w14:paraId="7CDA151B" w14:textId="77777777" w:rsidR="00561D02" w:rsidRPr="00782F5C" w:rsidRDefault="00561D02" w:rsidP="00561D02">
      <w:pPr>
        <w:pStyle w:val="B3"/>
        <w:spacing w:line="240" w:lineRule="auto"/>
        <w:rPr>
          <w:lang w:eastAsia="zh-CN"/>
        </w:rPr>
      </w:pPr>
      <w:r w:rsidRPr="00782F5C">
        <w:t>3&gt;</w:t>
      </w:r>
      <w:r w:rsidRPr="00782F5C">
        <w:tab/>
      </w:r>
      <w:r w:rsidRPr="00782F5C">
        <w:rPr>
          <w:lang w:eastAsia="ko-KR"/>
        </w:rPr>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556898EE" w14:textId="77777777" w:rsidR="00561D02" w:rsidRPr="00782F5C" w:rsidRDefault="00561D02" w:rsidP="00561D02">
      <w:pPr>
        <w:pStyle w:val="B4"/>
        <w:spacing w:line="240" w:lineRule="auto"/>
        <w:rPr>
          <w:lang w:eastAsia="zh-CN"/>
        </w:rPr>
      </w:pPr>
      <w:r w:rsidRPr="00782F5C">
        <w:rPr>
          <w:lang w:eastAsia="zh-CN"/>
        </w:rPr>
        <w:t>4&gt;</w:t>
      </w:r>
      <w:r w:rsidRPr="00782F5C">
        <w:rPr>
          <w:lang w:eastAsia="zh-CN"/>
        </w:rPr>
        <w:tab/>
        <w:t>if transmission based on random selection is configured by upper layers:</w:t>
      </w:r>
    </w:p>
    <w:p w14:paraId="28BFC07F" w14:textId="77777777" w:rsidR="00561D02" w:rsidRPr="00782F5C" w:rsidRDefault="00561D02" w:rsidP="00561D02">
      <w:pPr>
        <w:pStyle w:val="B4"/>
        <w:spacing w:line="240" w:lineRule="auto"/>
        <w:ind w:leftChars="667" w:left="1618"/>
      </w:pPr>
      <w:r w:rsidRPr="00782F5C">
        <w:lastRenderedPageBreak/>
        <w:t>5&gt;</w:t>
      </w:r>
      <w:r w:rsidRPr="00782F5C">
        <w:tab/>
        <w:t>if the selected resource pool is not</w:t>
      </w:r>
      <w:r w:rsidRPr="00782F5C">
        <w:rPr>
          <w:rFonts w:eastAsia="DengXian"/>
          <w:lang w:eastAsia="zh-CN"/>
        </w:rPr>
        <w:t xml:space="preserve"> Dedicated SL-PRS resource pool</w:t>
      </w:r>
      <w:r w:rsidRPr="00782F5C">
        <w:t>:</w:t>
      </w:r>
    </w:p>
    <w:p w14:paraId="5F48A067" w14:textId="77777777" w:rsidR="00561D02" w:rsidRPr="00E45D41" w:rsidRDefault="00561D02" w:rsidP="00561D0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E45D41">
        <w:rPr>
          <w:rFonts w:ascii="Times New Roman" w:hAnsi="Times New Roman"/>
          <w:i/>
        </w:rPr>
        <w:t>sl-</w:t>
      </w:r>
      <w:r w:rsidRPr="00E45D41">
        <w:rPr>
          <w:rFonts w:ascii="Times New Roman" w:eastAsia="SimSun" w:hAnsi="Times New Roman"/>
          <w:i/>
          <w:iCs/>
          <w:lang w:eastAsia="ko-KR"/>
        </w:rPr>
        <w:t>transmissionStructureForPSCCHandPSSCH</w:t>
      </w:r>
      <w:r w:rsidRPr="00E45D41">
        <w:rPr>
          <w:rFonts w:ascii="Times New Roman" w:eastAsia="SimSun" w:hAnsi="Times New Roman"/>
          <w:lang w:eastAsia="ko-KR"/>
        </w:rPr>
        <w:t xml:space="preserve"> is set to 'contiguousRB' </w:t>
      </w:r>
      <w:r w:rsidRPr="00E45D41">
        <w:rPr>
          <w:rFonts w:ascii="Times New Roman" w:hAnsi="Times New Roman"/>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003E6836" w14:textId="77777777" w:rsidR="00561D02" w:rsidRPr="00782F5C" w:rsidRDefault="00561D02" w:rsidP="00561D0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75309C75" w14:textId="77777777" w:rsidR="00561D02" w:rsidRPr="00E45D41" w:rsidRDefault="00561D02" w:rsidP="00561D02">
      <w:pPr>
        <w:pStyle w:val="B6"/>
        <w:spacing w:line="240" w:lineRule="auto"/>
        <w:rPr>
          <w:rFonts w:ascii="Times New Roman" w:eastAsia="DengXian" w:hAnsi="Times New Roman"/>
          <w:lang w:eastAsia="zh-CN"/>
        </w:rPr>
      </w:pPr>
      <w:r w:rsidRPr="00E45D41">
        <w:rPr>
          <w:rFonts w:ascii="Times New Roman" w:eastAsia="DengXian" w:hAnsi="Times New Roman"/>
          <w:lang w:eastAsia="zh-CN"/>
        </w:rPr>
        <w:t>6&gt;</w:t>
      </w:r>
      <w:r w:rsidRPr="00E45D41">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w:t>
      </w:r>
    </w:p>
    <w:p w14:paraId="64EF2139" w14:textId="77777777" w:rsidR="00561D02" w:rsidRPr="00782F5C" w:rsidRDefault="00561D02" w:rsidP="00561D02">
      <w:pPr>
        <w:pStyle w:val="B4"/>
        <w:spacing w:line="240" w:lineRule="auto"/>
        <w:rPr>
          <w:lang w:eastAsia="zh-CN"/>
        </w:rPr>
      </w:pPr>
      <w:r w:rsidRPr="00782F5C">
        <w:rPr>
          <w:lang w:eastAsia="zh-CN"/>
        </w:rPr>
        <w:t>4&gt;</w:t>
      </w:r>
      <w:r w:rsidRPr="00782F5C">
        <w:rPr>
          <w:lang w:eastAsia="zh-CN"/>
        </w:rPr>
        <w:tab/>
        <w:t>else:</w:t>
      </w:r>
    </w:p>
    <w:p w14:paraId="44DA8583" w14:textId="77777777" w:rsidR="00561D02" w:rsidRPr="00782F5C" w:rsidRDefault="00561D02" w:rsidP="00561D02">
      <w:pPr>
        <w:pStyle w:val="B5"/>
        <w:spacing w:line="240" w:lineRule="auto"/>
        <w:rPr>
          <w:lang w:eastAsia="ko-KR"/>
        </w:rPr>
      </w:pPr>
      <w:r w:rsidRPr="00782F5C">
        <w:rPr>
          <w:lang w:eastAsia="ko-KR"/>
        </w:rPr>
        <w:t>5&gt;</w:t>
      </w:r>
      <w:r w:rsidRPr="00782F5C">
        <w:rPr>
          <w:lang w:eastAsia="ko-KR"/>
        </w:rPr>
        <w:tab/>
      </w:r>
      <w:r w:rsidRPr="00782F5C">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0E40CB75" w14:textId="77777777" w:rsidR="00561D02" w:rsidRPr="00E45D41" w:rsidRDefault="00561D02" w:rsidP="00561D02">
      <w:pPr>
        <w:pStyle w:val="B6"/>
        <w:spacing w:line="240" w:lineRule="auto"/>
        <w:rPr>
          <w:rFonts w:ascii="Times New Roman" w:hAnsi="Times New Roman"/>
          <w:lang w:eastAsia="ko-KR"/>
        </w:rPr>
      </w:pPr>
      <w:r w:rsidRPr="00E45D41">
        <w:rPr>
          <w:rFonts w:ascii="Times New Roman" w:hAnsi="Times New Roman"/>
          <w:lang w:eastAsia="ko-KR"/>
        </w:rPr>
        <w:t>6&gt;</w:t>
      </w:r>
      <w:r w:rsidRPr="00E45D41">
        <w:rPr>
          <w:rFonts w:ascii="Times New Roman" w:hAnsi="Times New Roman"/>
          <w:lang w:eastAsia="ko-KR"/>
        </w:rPr>
        <w:tab/>
        <w:t>when SCS of NR SL is (pre-)configured as μ = 0:</w:t>
      </w:r>
    </w:p>
    <w:p w14:paraId="66CA0B50" w14:textId="77777777" w:rsidR="00561D02" w:rsidRPr="00782F5C" w:rsidRDefault="00561D02" w:rsidP="00561D02">
      <w:pPr>
        <w:pStyle w:val="B7"/>
        <w:spacing w:line="240" w:lineRule="auto"/>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020E4A9" w14:textId="77777777" w:rsidR="00561D02" w:rsidRPr="00E45D41" w:rsidRDefault="00561D02" w:rsidP="00561D0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when SCS of NR SL is (pre-)configured as </w:t>
      </w:r>
      <w:r w:rsidRPr="00E45D41">
        <w:rPr>
          <w:rFonts w:ascii="Times New Roman" w:hAnsi="Times New Roman"/>
          <w:i/>
        </w:rPr>
        <w:t>μ</w:t>
      </w:r>
      <w:r w:rsidRPr="00E45D41">
        <w:rPr>
          <w:rFonts w:ascii="Times New Roman" w:hAnsi="Times New Roman"/>
        </w:rPr>
        <w:t xml:space="preserve"> = 1:</w:t>
      </w:r>
    </w:p>
    <w:p w14:paraId="38F1171D" w14:textId="77777777" w:rsidR="00561D02" w:rsidRPr="00782F5C" w:rsidRDefault="00561D02" w:rsidP="00561D02">
      <w:pPr>
        <w:pStyle w:val="B7"/>
        <w:spacing w:line="240" w:lineRule="auto"/>
      </w:pPr>
      <w:r w:rsidRPr="00782F5C">
        <w:t>7&gt;</w:t>
      </w:r>
      <w:r w:rsidRPr="00782F5C">
        <w:tab/>
        <w:t xml:space="preserve">randomly select the time and frequency resources in the first of NR SL slots overlapping with an LTE SL </w:t>
      </w:r>
      <w:proofErr w:type="spellStart"/>
      <w:r w:rsidRPr="00782F5C">
        <w:t>subframe</w:t>
      </w:r>
      <w:proofErr w:type="spellEnd"/>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141086C9" w14:textId="77777777" w:rsidR="00561D02" w:rsidRPr="00782F5C" w:rsidRDefault="00561D02" w:rsidP="00561D02">
      <w:pPr>
        <w:pStyle w:val="B5"/>
        <w:spacing w:line="240" w:lineRule="auto"/>
      </w:pPr>
      <w:r w:rsidRPr="00782F5C">
        <w:rPr>
          <w:lang w:eastAsia="ko-KR"/>
        </w:rPr>
        <w:t>5&gt;</w:t>
      </w:r>
      <w:r w:rsidRPr="00782F5C">
        <w:rPr>
          <w:lang w:eastAsia="ko-KR"/>
        </w:rPr>
        <w:tab/>
        <w:t xml:space="preserve">else </w:t>
      </w:r>
      <w:r w:rsidRPr="00782F5C">
        <w:t xml:space="preserve">if the selected resource pool is not </w:t>
      </w:r>
      <w:r w:rsidRPr="00782F5C">
        <w:rPr>
          <w:rFonts w:eastAsia="DengXian"/>
          <w:lang w:eastAsia="zh-CN"/>
        </w:rPr>
        <w:t>Dedicated SL-PRS resource pool</w:t>
      </w:r>
      <w:r w:rsidRPr="00782F5C">
        <w:rPr>
          <w:lang w:eastAsia="ko-KR"/>
        </w:rPr>
        <w:t>:</w:t>
      </w:r>
    </w:p>
    <w:p w14:paraId="590F78ED" w14:textId="77777777" w:rsidR="00561D02" w:rsidRPr="00E45D41" w:rsidRDefault="00561D02" w:rsidP="00561D0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419F06DF" w14:textId="77777777" w:rsidR="00561D02" w:rsidRPr="00782F5C" w:rsidRDefault="00561D02" w:rsidP="00561D0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0CD76CA3" w14:textId="77777777" w:rsidR="00561D02" w:rsidRPr="00E45D41" w:rsidRDefault="00561D02" w:rsidP="00561D02">
      <w:pPr>
        <w:pStyle w:val="B6"/>
        <w:spacing w:line="240" w:lineRule="auto"/>
        <w:rPr>
          <w:rFonts w:ascii="Times New Roman" w:eastAsia="DengXian" w:hAnsi="Times New Roman"/>
          <w:lang w:eastAsia="zh-CN"/>
        </w:rPr>
      </w:pPr>
      <w:r w:rsidRPr="00E45D41">
        <w:rPr>
          <w:rFonts w:ascii="Times New Roman" w:eastAsia="DengXian" w:hAnsi="Times New Roman"/>
          <w:lang w:eastAsia="zh-CN"/>
        </w:rPr>
        <w:t>6&gt;</w:t>
      </w:r>
      <w:r w:rsidRPr="00E45D41">
        <w:rPr>
          <w:rFonts w:ascii="Times New Roman" w:eastAsia="DengXian" w:hAnsi="Times New Roman"/>
          <w:lang w:eastAsia="zh-CN"/>
        </w:rPr>
        <w:tab/>
        <w:t>randomly select the time and frequency resources for one transmission opportunity from the resources indicated by physical layer as clasue 8.2.4 of TS 38.214 [7], according to the remaining SL-PRS delay budget of the SL-PRS transmission.</w:t>
      </w:r>
    </w:p>
    <w:p w14:paraId="3F6F519A" w14:textId="77777777" w:rsidR="00561D02" w:rsidRPr="00782F5C" w:rsidRDefault="00561D02" w:rsidP="00561D02">
      <w:pPr>
        <w:pStyle w:val="B3"/>
        <w:spacing w:line="240" w:lineRule="auto"/>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2C9A571D" w14:textId="77777777" w:rsidR="00561D02" w:rsidRPr="00782F5C" w:rsidRDefault="00561D02" w:rsidP="00561D02">
      <w:pPr>
        <w:pStyle w:val="B4"/>
        <w:spacing w:line="240" w:lineRule="auto"/>
        <w:rPr>
          <w:lang w:eastAsia="zh-CN"/>
        </w:rPr>
      </w:pPr>
      <w:r w:rsidRPr="00782F5C">
        <w:rPr>
          <w:lang w:eastAsia="zh-CN"/>
        </w:rPr>
        <w:t>4&gt;</w:t>
      </w:r>
      <w:r w:rsidRPr="00782F5C">
        <w:rPr>
          <w:lang w:eastAsia="zh-CN"/>
        </w:rPr>
        <w:tab/>
        <w:t>if transmission based on random selection is configured by upper layers:</w:t>
      </w:r>
    </w:p>
    <w:p w14:paraId="380CC907" w14:textId="77777777" w:rsidR="00561D02" w:rsidRPr="00782F5C" w:rsidRDefault="00561D02" w:rsidP="00561D02">
      <w:pPr>
        <w:pStyle w:val="B5"/>
        <w:spacing w:line="240" w:lineRule="auto"/>
      </w:pPr>
      <w:r w:rsidRPr="00782F5C">
        <w:rPr>
          <w:lang w:eastAsia="zh-CN"/>
        </w:rPr>
        <w:lastRenderedPageBreak/>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5D88F50C" w14:textId="77777777" w:rsidR="00561D02" w:rsidRPr="00E45D41" w:rsidRDefault="00561D02" w:rsidP="00561D02">
      <w:pPr>
        <w:pStyle w:val="B6"/>
        <w:spacing w:line="240" w:lineRule="auto"/>
        <w:rPr>
          <w:rFonts w:ascii="Times New Roman" w:hAnsi="Times New Roman"/>
          <w:lang w:eastAsia="zh-CN"/>
        </w:rPr>
      </w:pPr>
      <w:r w:rsidRPr="00E45D41">
        <w:rPr>
          <w:rFonts w:ascii="Times New Roman" w:hAnsi="Times New Roman"/>
          <w:lang w:eastAsia="zh-CN"/>
        </w:rPr>
        <w:t>6&gt;</w:t>
      </w:r>
      <w:r w:rsidRPr="00E45D41">
        <w:rPr>
          <w:rFonts w:ascii="Times New Roman" w:hAnsi="Times New Roman"/>
          <w:lang w:eastAsia="zh-CN"/>
        </w:rPr>
        <w:tab/>
        <w:t xml:space="preserve">randomly select the time and frequency resources for one transmission opportunity from the resource pool excluding </w:t>
      </w:r>
      <w:r w:rsidRPr="00E45D41">
        <w:rPr>
          <w:rFonts w:ascii="Times New Roman" w:hAnsi="Times New Roman"/>
        </w:rPr>
        <w:t xml:space="preserve">all RB sets had Sidelink consistent LBT failure detected and not cancelled and the resources of which the lowest sub-channel includes intra cell guard band PRBs if </w:t>
      </w:r>
      <w:r w:rsidRPr="00E45D41">
        <w:rPr>
          <w:rFonts w:ascii="Times New Roman" w:hAnsi="Times New Roman"/>
          <w:i/>
        </w:rPr>
        <w:t>sl-</w:t>
      </w:r>
      <w:r w:rsidRPr="00E45D41">
        <w:rPr>
          <w:rFonts w:ascii="Times New Roman" w:eastAsia="SimSun" w:hAnsi="Times New Roman"/>
          <w:i/>
          <w:iCs/>
          <w:lang w:eastAsia="ko-KR"/>
        </w:rPr>
        <w:t>transmissionStructureForPSCCHandPSSCH</w:t>
      </w:r>
      <w:r w:rsidRPr="00E45D41">
        <w:rPr>
          <w:rFonts w:ascii="Times New Roman" w:eastAsia="SimSun" w:hAnsi="Times New Roman"/>
          <w:lang w:eastAsia="ko-KR"/>
        </w:rPr>
        <w:t xml:space="preserve"> is set to 'contiguousRB' </w:t>
      </w:r>
      <w:r w:rsidRPr="00E45D41">
        <w:rPr>
          <w:rFonts w:ascii="Times New Roman" w:hAnsi="Times New Roman"/>
        </w:rPr>
        <w:t>are excluded</w:t>
      </w:r>
      <w:r w:rsidRPr="00E45D41">
        <w:rPr>
          <w:rFonts w:ascii="Times New Roman" w:hAnsi="Times New Roman"/>
          <w:lang w:eastAsia="zh-CN"/>
        </w:rPr>
        <w:t>, if configured according to the amount of selected frequency resources and the remaining PDB of SL data available in the logical channel(s)</w:t>
      </w:r>
      <w:r w:rsidRPr="00E45D41">
        <w:rPr>
          <w:rFonts w:ascii="Times New Roman" w:hAnsi="Times New Roman"/>
        </w:rPr>
        <w:t>, and the remaining SL-PRS delay budget of the SL-PRS transmission(s), if available,</w:t>
      </w:r>
      <w:r w:rsidRPr="00E45D41">
        <w:rPr>
          <w:rFonts w:ascii="Times New Roman" w:hAnsi="Times New Roman"/>
          <w:lang w:eastAsia="zh-CN"/>
        </w:rPr>
        <w:t xml:space="preserve"> allowed on the carrier, </w:t>
      </w:r>
      <w:r w:rsidRPr="00E45D41">
        <w:rPr>
          <w:rFonts w:ascii="Times New Roman" w:hAnsi="Times New Roman"/>
        </w:rPr>
        <w:t>and/or the latency requirement of the triggered SL-CSI reporting</w:t>
      </w:r>
      <w:r w:rsidRPr="00E45D41">
        <w:rPr>
          <w:rFonts w:ascii="Times New Roman" w:hAnsi="Times New Roman"/>
          <w:lang w:eastAsia="zh-CN"/>
        </w:rPr>
        <w:t>.</w:t>
      </w:r>
    </w:p>
    <w:p w14:paraId="6A2DAF97" w14:textId="77777777" w:rsidR="00561D02" w:rsidRPr="00782F5C" w:rsidRDefault="00561D02" w:rsidP="00561D02">
      <w:pPr>
        <w:pStyle w:val="B4"/>
        <w:spacing w:line="240" w:lineRule="auto"/>
      </w:pPr>
      <w:r w:rsidRPr="00782F5C">
        <w:rPr>
          <w:lang w:eastAsia="zh-CN"/>
        </w:rPr>
        <w:t>4&gt;</w:t>
      </w:r>
      <w:r w:rsidRPr="00782F5C">
        <w:rPr>
          <w:lang w:eastAsia="zh-CN"/>
        </w:rPr>
        <w:tab/>
        <w:t>else:</w:t>
      </w:r>
    </w:p>
    <w:p w14:paraId="75B612B6" w14:textId="77777777" w:rsidR="00561D02" w:rsidRPr="00782F5C" w:rsidRDefault="00561D02" w:rsidP="00561D02">
      <w:pPr>
        <w:pStyle w:val="B5"/>
        <w:spacing w:line="240" w:lineRule="auto"/>
        <w:rPr>
          <w:lang w:eastAsia="zh-CN"/>
        </w:rPr>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64F8CEAB" w14:textId="77777777" w:rsidR="00561D02" w:rsidRPr="00E45D41" w:rsidRDefault="00561D02" w:rsidP="00561D0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E45D41">
        <w:rPr>
          <w:rFonts w:ascii="Times New Roman" w:hAnsi="Times New Roman"/>
          <w:lang w:eastAsia="zh-CN"/>
        </w:rPr>
        <w:t xml:space="preserve">, </w:t>
      </w:r>
      <w:r w:rsidRPr="00E45D41">
        <w:rPr>
          <w:rFonts w:ascii="Times New Roman" w:hAnsi="Times New Roman"/>
        </w:rPr>
        <w:t>and/or the latency requirement of the triggered SL-CSI reporting.</w:t>
      </w:r>
    </w:p>
    <w:p w14:paraId="381D6E62" w14:textId="77777777" w:rsidR="00561D02" w:rsidRPr="00782F5C" w:rsidRDefault="00561D02" w:rsidP="00561D0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 xml:space="preserve">own sensing result as specified in clause 8.1.4 of TS 38.214 [7] and if a preferred resource set is received from a UE and if the selected resource pool is not </w:t>
      </w:r>
      <w:r w:rsidRPr="00782F5C">
        <w:rPr>
          <w:rFonts w:eastAsia="DengXian"/>
          <w:lang w:eastAsia="zh-CN"/>
        </w:rPr>
        <w:t>Dedicated SL-PRS resource pool</w:t>
      </w:r>
      <w:r w:rsidRPr="00782F5C">
        <w:t>:</w:t>
      </w:r>
    </w:p>
    <w:p w14:paraId="5C206D88" w14:textId="77777777" w:rsidR="00561D02" w:rsidRPr="00782F5C" w:rsidRDefault="00561D02" w:rsidP="00561D02">
      <w:pPr>
        <w:pStyle w:val="B4"/>
        <w:spacing w:line="240" w:lineRule="auto"/>
      </w:pPr>
      <w:r w:rsidRPr="00782F5C">
        <w:t>4&gt;</w:t>
      </w:r>
      <w:r w:rsidRPr="00782F5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6316E2A1" w14:textId="77777777" w:rsidR="00561D02" w:rsidRPr="00782F5C" w:rsidRDefault="00561D02" w:rsidP="00561D0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has own sensing result as specified in clause 8.1.4 of TS 38.214 [7] and if a preferred resource set is received from a UE </w:t>
      </w:r>
      <w:bookmarkStart w:id="9" w:name="_Hlk149743245"/>
      <w:r w:rsidRPr="00782F5C">
        <w:t xml:space="preserve">and if the selected resource pool is not </w:t>
      </w:r>
      <w:r w:rsidRPr="00782F5C">
        <w:rPr>
          <w:rFonts w:eastAsia="DengXian"/>
          <w:lang w:eastAsia="zh-CN"/>
        </w:rPr>
        <w:t>Dedicated SL-PRS resource pool</w:t>
      </w:r>
      <w:bookmarkEnd w:id="9"/>
      <w:r w:rsidRPr="00782F5C">
        <w:t>:</w:t>
      </w:r>
    </w:p>
    <w:p w14:paraId="00012DBB" w14:textId="77777777" w:rsidR="00561D02" w:rsidRPr="00782F5C" w:rsidRDefault="00561D02" w:rsidP="00561D02">
      <w:pPr>
        <w:pStyle w:val="B4"/>
        <w:spacing w:line="240" w:lineRule="auto"/>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48442059" w14:textId="77777777" w:rsidR="00561D02" w:rsidRPr="00782F5C" w:rsidRDefault="00561D02" w:rsidP="00561D02">
      <w:pPr>
        <w:pStyle w:val="B4"/>
        <w:spacing w:line="240" w:lineRule="auto"/>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899BFC3" w14:textId="77777777" w:rsidR="00561D02" w:rsidRPr="00782F5C" w:rsidRDefault="00561D02" w:rsidP="00561D02">
      <w:pPr>
        <w:pStyle w:val="B4"/>
        <w:spacing w:line="240" w:lineRule="auto"/>
        <w:ind w:leftChars="667" w:left="1618"/>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3D5E83D7" w14:textId="77777777" w:rsidR="00561D02" w:rsidRPr="00782F5C" w:rsidRDefault="00561D02" w:rsidP="00561D0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determines the resources for </w:t>
      </w:r>
      <w:proofErr w:type="spellStart"/>
      <w:r w:rsidRPr="00782F5C">
        <w:rPr>
          <w:lang w:eastAsia="ko-KR"/>
        </w:rPr>
        <w:t>Sidelink</w:t>
      </w:r>
      <w:proofErr w:type="spellEnd"/>
      <w:r w:rsidRPr="00782F5C">
        <w:rPr>
          <w:lang w:eastAsia="ko-KR"/>
        </w:rPr>
        <w:t xml:space="preserve"> Inter-UE Coordination Information transmission upon explicit request from a UE</w:t>
      </w:r>
      <w:r w:rsidRPr="00782F5C">
        <w:t>:</w:t>
      </w:r>
    </w:p>
    <w:p w14:paraId="6DF4AD70" w14:textId="77777777" w:rsidR="00561D02" w:rsidRPr="00782F5C" w:rsidRDefault="00561D02" w:rsidP="00561D02">
      <w:pPr>
        <w:pStyle w:val="B4"/>
        <w:spacing w:line="240" w:lineRule="auto"/>
      </w:pPr>
      <w:r w:rsidRPr="00782F5C">
        <w:t>4&gt;</w:t>
      </w:r>
      <w:r w:rsidRPr="00782F5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w:t>
      </w:r>
      <w:r w:rsidRPr="00782F5C">
        <w:lastRenderedPageBreak/>
        <w:t xml:space="preserve">allowed on the carrier, and/or the latency requirement of the triggered SL-CSI reporting and the latency requirement of the </w:t>
      </w:r>
      <w:proofErr w:type="spellStart"/>
      <w:r w:rsidRPr="00782F5C">
        <w:t>Sidelink</w:t>
      </w:r>
      <w:proofErr w:type="spellEnd"/>
      <w:r w:rsidRPr="00782F5C">
        <w:t xml:space="preserve"> Inter-UE Coordination Information transmission, and the remaining SL-PRS delay budget of the SL-PRS transmission(s), if available.</w:t>
      </w:r>
    </w:p>
    <w:p w14:paraId="5EAE95D3" w14:textId="77777777" w:rsidR="00561D02" w:rsidRPr="00782F5C" w:rsidRDefault="00561D02" w:rsidP="00561D0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6AB6AE78" w14:textId="77777777" w:rsidR="00561D02" w:rsidRPr="00782F5C" w:rsidRDefault="00561D02" w:rsidP="00561D02">
      <w:pPr>
        <w:pStyle w:val="B4"/>
        <w:spacing w:line="240" w:lineRule="auto"/>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7D50243B" w14:textId="77777777" w:rsidR="00561D02" w:rsidRPr="00782F5C" w:rsidRDefault="00561D02" w:rsidP="00561D0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consider the first set of transmission opportunities as the initial transmission opportunities and the other set(s) of transmission opportunities as the retransmission opportunities;</w:t>
      </w:r>
    </w:p>
    <w:p w14:paraId="068AE831" w14:textId="77777777" w:rsidR="00561D02" w:rsidRPr="00782F5C" w:rsidRDefault="00561D02" w:rsidP="00561D0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 xml:space="preserve">consider the sets of initial transmission opportunities and retransmission opportunities as the selected </w:t>
      </w:r>
      <w:proofErr w:type="spellStart"/>
      <w:r w:rsidRPr="00782F5C">
        <w:rPr>
          <w:rFonts w:eastAsia="DengXian"/>
          <w:lang w:eastAsia="zh-CN"/>
        </w:rPr>
        <w:t>sidelink</w:t>
      </w:r>
      <w:proofErr w:type="spellEnd"/>
      <w:r w:rsidRPr="00782F5C">
        <w:rPr>
          <w:rFonts w:eastAsia="DengXian"/>
          <w:lang w:eastAsia="zh-CN"/>
        </w:rPr>
        <w:t xml:space="preserve"> grant.</w:t>
      </w:r>
    </w:p>
    <w:p w14:paraId="19FA63EA" w14:textId="77777777" w:rsidR="00561D02" w:rsidRPr="00782F5C" w:rsidRDefault="00561D02" w:rsidP="00561D02">
      <w:pPr>
        <w:pStyle w:val="B3"/>
        <w:spacing w:line="240" w:lineRule="auto"/>
      </w:pPr>
      <w:r w:rsidRPr="00782F5C">
        <w:t>3&gt;</w:t>
      </w:r>
      <w:r w:rsidRPr="00782F5C">
        <w:tab/>
        <w:t xml:space="preserve">else if one or more HARQ retransmissions are selected and the selected resource pool is not </w:t>
      </w:r>
      <w:r w:rsidRPr="00782F5C">
        <w:rPr>
          <w:rFonts w:eastAsia="DengXian"/>
          <w:lang w:eastAsia="zh-CN"/>
        </w:rPr>
        <w:t>Dedicated SL-PRS resource pool</w:t>
      </w:r>
      <w:r w:rsidRPr="00782F5C">
        <w:t>:</w:t>
      </w:r>
    </w:p>
    <w:p w14:paraId="35D7BFC1" w14:textId="77777777" w:rsidR="00561D02" w:rsidRPr="00782F5C" w:rsidRDefault="00561D02" w:rsidP="00561D02">
      <w:pPr>
        <w:pStyle w:val="B4"/>
        <w:spacing w:line="240" w:lineRule="auto"/>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30E42E59" w14:textId="77777777" w:rsidR="00561D02" w:rsidRPr="00782F5C" w:rsidRDefault="00561D02" w:rsidP="00561D02">
      <w:pPr>
        <w:pStyle w:val="B5"/>
        <w:spacing w:line="240" w:lineRule="auto"/>
      </w:pPr>
      <w:r w:rsidRPr="00782F5C">
        <w:t>5&gt;</w:t>
      </w:r>
      <w:r w:rsidRPr="00782F5C">
        <w:tab/>
        <w:t>if transmission based on full sensing or partial sensing is configured by upper layers and</w:t>
      </w:r>
      <w:r w:rsidRPr="00782F5C">
        <w:rPr>
          <w:lang w:eastAsia="fr-FR"/>
        </w:rPr>
        <w:t xml:space="preserve"> </w:t>
      </w:r>
      <w:r w:rsidRPr="00782F5C">
        <w:t>there are available resources left in the resources indicated by the physical layer according to clause 8.1.4 of TS 38.214 [7] for more transmission opportunities; or</w:t>
      </w:r>
    </w:p>
    <w:p w14:paraId="3CD2E100" w14:textId="77777777" w:rsidR="00561D02" w:rsidRPr="00782F5C" w:rsidRDefault="00561D02" w:rsidP="00561D02">
      <w:pPr>
        <w:pStyle w:val="B5"/>
        <w:spacing w:line="240" w:lineRule="auto"/>
      </w:pPr>
      <w:r w:rsidRPr="00782F5C">
        <w:t>5&gt;</w:t>
      </w:r>
      <w:r w:rsidRPr="00782F5C">
        <w:tab/>
        <w:t>if transmission based on random selection is configured by upper layers and there are available resources left in the resource pool for more transmission opportunities:</w:t>
      </w:r>
    </w:p>
    <w:p w14:paraId="010EA095" w14:textId="77777777" w:rsidR="00561D02" w:rsidRPr="00795571" w:rsidRDefault="00561D02" w:rsidP="00561D0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 xml:space="preserve">if </w:t>
      </w:r>
      <w:r w:rsidRPr="00795571">
        <w:rPr>
          <w:rFonts w:ascii="Times New Roman" w:hAnsi="Times New Roman"/>
          <w:i/>
          <w:kern w:val="2"/>
        </w:rPr>
        <w:t>sl-NRPSSCH-EUTRA-ThresRSRP-List</w:t>
      </w:r>
      <w:r w:rsidRPr="00795571">
        <w:rPr>
          <w:rFonts w:ascii="Times New Roman" w:hAnsi="Times New Roman"/>
          <w:lang w:eastAsia="ko-KR"/>
        </w:rPr>
        <w:t xml:space="preserve"> is configured by the RRC:</w:t>
      </w:r>
    </w:p>
    <w:p w14:paraId="293336F7" w14:textId="77777777" w:rsidR="00561D02" w:rsidRPr="00782F5C" w:rsidRDefault="00561D02" w:rsidP="00561D02">
      <w:pPr>
        <w:pStyle w:val="B7"/>
        <w:spacing w:line="240" w:lineRule="auto"/>
      </w:pPr>
      <w:r w:rsidRPr="00782F5C">
        <w:t>7&gt;</w:t>
      </w:r>
      <w:r w:rsidRPr="00782F5C">
        <w:tab/>
        <w:t xml:space="preserve">when SCS of NR SL is (pre-)configured as </w:t>
      </w:r>
      <w:r w:rsidRPr="00782F5C">
        <w:rPr>
          <w:rFonts w:ascii="Cambria Math" w:hAnsi="Cambria Math"/>
          <w:i/>
        </w:rPr>
        <w:t>μ</w:t>
      </w:r>
      <w:r w:rsidRPr="00782F5C">
        <w:t xml:space="preserve"> = 0:</w:t>
      </w:r>
    </w:p>
    <w:p w14:paraId="2CD07C79" w14:textId="77777777" w:rsidR="00561D02" w:rsidRPr="00782F5C" w:rsidRDefault="00561D02" w:rsidP="00561D02">
      <w:pPr>
        <w:pStyle w:val="B8"/>
        <w:spacing w:line="240" w:lineRule="auto"/>
      </w:pPr>
      <w:r w:rsidRPr="00782F5C">
        <w:t>8&gt;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43EBA9" w14:textId="77777777" w:rsidR="00561D02" w:rsidRPr="00782F5C" w:rsidRDefault="00561D02" w:rsidP="00561D02">
      <w:pPr>
        <w:pStyle w:val="B7"/>
        <w:spacing w:line="240" w:lineRule="auto"/>
      </w:pPr>
      <w:r w:rsidRPr="00782F5C">
        <w:t>7&gt;</w:t>
      </w:r>
      <w:r w:rsidRPr="00782F5C">
        <w:tab/>
        <w:t xml:space="preserve">when SCS of NR SL is (pre-)configured as </w:t>
      </w:r>
      <w:r w:rsidRPr="00782F5C">
        <w:rPr>
          <w:rFonts w:ascii="Cambria Math" w:hAnsi="Cambria Math"/>
          <w:i/>
        </w:rPr>
        <w:t>μ</w:t>
      </w:r>
      <w:r w:rsidRPr="00782F5C">
        <w:t xml:space="preserve"> = 1:</w:t>
      </w:r>
    </w:p>
    <w:p w14:paraId="29B48F58" w14:textId="77777777" w:rsidR="00561D02" w:rsidRPr="00782F5C" w:rsidRDefault="00561D02" w:rsidP="00561D02">
      <w:pPr>
        <w:pStyle w:val="B8"/>
        <w:spacing w:line="240" w:lineRule="auto"/>
      </w:pPr>
      <w:r w:rsidRPr="00782F5C">
        <w:t>8&gt;</w:t>
      </w:r>
      <w:r w:rsidRPr="00782F5C">
        <w:tab/>
        <w:t xml:space="preserve">randomly select </w:t>
      </w:r>
      <w:r w:rsidRPr="00782F5C">
        <w:rPr>
          <w:rFonts w:eastAsia="맑은 고딕"/>
        </w:rPr>
        <w:t xml:space="preserve">the time and frequency resources in the second of NR SL slots of NR SL slots overlapping with an LTE SL </w:t>
      </w:r>
      <w:proofErr w:type="spellStart"/>
      <w:r w:rsidRPr="00782F5C">
        <w:rPr>
          <w:rFonts w:eastAsia="맑은 고딕"/>
        </w:rPr>
        <w:t>subframe</w:t>
      </w:r>
      <w:proofErr w:type="spellEnd"/>
      <w:r w:rsidRPr="00782F5C">
        <w:rPr>
          <w:rFonts w:eastAsia="맑은 고딕"/>
        </w:rPr>
        <w:t xml:space="preserve"> to which the selected transmission resources belongs, or select the time and frequency resources in the first of NR SL slots overlapping with an LTE SL </w:t>
      </w:r>
      <w:proofErr w:type="spellStart"/>
      <w:r w:rsidRPr="00782F5C">
        <w:rPr>
          <w:rFonts w:eastAsia="맑은 고딕"/>
        </w:rPr>
        <w:t>subframe</w:t>
      </w:r>
      <w:proofErr w:type="spellEnd"/>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EBF624" w14:textId="77777777" w:rsidR="00561D02" w:rsidRPr="00795571" w:rsidRDefault="00561D02" w:rsidP="00561D0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else:</w:t>
      </w:r>
    </w:p>
    <w:p w14:paraId="0D4E8E62" w14:textId="77777777" w:rsidR="00561D02" w:rsidRPr="00782F5C" w:rsidRDefault="00561D02" w:rsidP="00561D02">
      <w:pPr>
        <w:pStyle w:val="B7"/>
        <w:spacing w:line="240" w:lineRule="auto"/>
        <w:ind w:left="2268" w:hanging="283"/>
      </w:pPr>
      <w:r w:rsidRPr="00782F5C">
        <w:lastRenderedPageBreak/>
        <w:t>7&gt;</w:t>
      </w:r>
      <w:r w:rsidRPr="00782F5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782F5C">
        <w:rPr>
          <w:rFonts w:eastAsia="맑은 고딕"/>
        </w:rPr>
        <w:t xml:space="preserve">and the pool(s) in which all RB sets with </w:t>
      </w:r>
      <w:proofErr w:type="spellStart"/>
      <w:r w:rsidRPr="00782F5C">
        <w:rPr>
          <w:rFonts w:eastAsia="맑은 고딕"/>
        </w:rPr>
        <w:t>Sidelink</w:t>
      </w:r>
      <w:proofErr w:type="spellEnd"/>
      <w:r w:rsidRPr="00782F5C">
        <w:rPr>
          <w:rFonts w:eastAsia="맑은 고딕"/>
        </w:rPr>
        <w:t xml:space="preserve">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rPr>
          <w:rFonts w:eastAsia="맑은 고딕"/>
        </w:rPr>
        <w:t>are excluded</w:t>
      </w:r>
      <w:r w:rsidRPr="00782F5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9B90E23" w14:textId="77777777" w:rsidR="00561D02" w:rsidRPr="00782F5C" w:rsidRDefault="00561D02" w:rsidP="00561D02">
      <w:pPr>
        <w:pStyle w:val="B4"/>
        <w:spacing w:line="240" w:lineRule="auto"/>
        <w:rPr>
          <w:lang w:eastAsia="ko-KR"/>
        </w:rPr>
      </w:pPr>
      <w:r w:rsidRPr="00782F5C">
        <w:t>4&gt;</w:t>
      </w:r>
      <w:r w:rsidRPr="00782F5C">
        <w:rPr>
          <w:lang w:eastAsia="ko-KR"/>
        </w:rPr>
        <w:tab/>
        <w:t xml:space="preserve">if </w:t>
      </w:r>
      <w:r w:rsidRPr="00782F5C">
        <w:rPr>
          <w:i/>
        </w:rPr>
        <w:t>sl-InterUE-CoordinationScheme1</w:t>
      </w:r>
      <w:r w:rsidRPr="00782F5C">
        <w:rPr>
          <w:iCs/>
        </w:rPr>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6B600198" w14:textId="77777777" w:rsidR="00561D02" w:rsidRPr="00782F5C" w:rsidRDefault="00561D02" w:rsidP="00561D02">
      <w:pPr>
        <w:pStyle w:val="B5"/>
        <w:spacing w:line="240" w:lineRule="auto"/>
      </w:pPr>
      <w:r w:rsidRPr="00782F5C">
        <w:t>5&gt;</w:t>
      </w:r>
      <w:r w:rsidRPr="00782F5C">
        <w:tab/>
        <w:t>if transmission based on sensing is configured by upper layers and there are available resources left in the resources indicated by the physical layer according to clause 8.1.4 of TS 38.214 [7] for more transmission opportunities; or</w:t>
      </w:r>
    </w:p>
    <w:p w14:paraId="5D2A1CDA" w14:textId="77777777" w:rsidR="00561D02" w:rsidRPr="00782F5C" w:rsidRDefault="00561D02" w:rsidP="00561D02">
      <w:pPr>
        <w:pStyle w:val="B5"/>
        <w:spacing w:line="240" w:lineRule="auto"/>
      </w:pPr>
      <w:r w:rsidRPr="00782F5C">
        <w:t>5&gt;</w:t>
      </w:r>
      <w:r w:rsidRPr="00782F5C">
        <w:tab/>
        <w:t>if transmission based on random selection is configured by upper layers and there are available resources left in the resource pool for more transmission opportunities:</w:t>
      </w:r>
    </w:p>
    <w:p w14:paraId="33A1C21E" w14:textId="77777777" w:rsidR="00561D02" w:rsidRPr="00795571" w:rsidRDefault="00561D02" w:rsidP="00561D0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randomly select the time and frequency resources for one or more transmission opportunities from the available resources</w:t>
      </w:r>
      <w:r w:rsidRPr="00795571">
        <w:rPr>
          <w:rFonts w:ascii="Times New Roman" w:hAnsi="Times New Roman"/>
          <w:lang w:eastAsia="zh-CN"/>
        </w:rPr>
        <w:t xml:space="preserve"> excluding </w:t>
      </w:r>
      <w:r w:rsidRPr="00795571">
        <w:rPr>
          <w:rFonts w:ascii="Times New Roman" w:eastAsia="맑은 고딕" w:hAnsi="Times New Roman"/>
        </w:rPr>
        <w:t xml:space="preserve">all RB sets had Sidelink consistent LBT failure detected and not cancelled </w:t>
      </w:r>
      <w:r w:rsidRPr="00795571">
        <w:rPr>
          <w:rFonts w:ascii="Times New Roman" w:hAnsi="Times New Roman"/>
        </w:rPr>
        <w:t xml:space="preserve">and the resources of which the lowest sub-channel includes intra cell guard band PRBs if </w:t>
      </w:r>
      <w:r w:rsidRPr="00795571">
        <w:rPr>
          <w:rFonts w:ascii="Times New Roman" w:hAnsi="Times New Roman"/>
          <w:i/>
        </w:rPr>
        <w:t>sl-</w:t>
      </w:r>
      <w:r w:rsidRPr="00795571">
        <w:rPr>
          <w:rFonts w:ascii="Times New Roman" w:eastAsia="SimSun" w:hAnsi="Times New Roman"/>
          <w:i/>
          <w:iCs/>
          <w:lang w:eastAsia="ko-KR"/>
        </w:rPr>
        <w:t>transmissionStructureForPSCCHandPSSCH</w:t>
      </w:r>
      <w:r w:rsidRPr="00795571">
        <w:rPr>
          <w:rFonts w:ascii="Times New Roman" w:eastAsia="SimSun" w:hAnsi="Times New Roman"/>
          <w:lang w:eastAsia="ko-KR"/>
        </w:rPr>
        <w:t xml:space="preserve"> is set to 'contiguousRB' </w:t>
      </w:r>
      <w:r w:rsidRPr="00795571">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FA0DA74" w14:textId="77777777" w:rsidR="00561D02" w:rsidRPr="00782F5C" w:rsidRDefault="00561D02" w:rsidP="00561D02">
      <w:pPr>
        <w:pStyle w:val="B4"/>
        <w:spacing w:line="240" w:lineRule="auto"/>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p>
    <w:p w14:paraId="38E98103" w14:textId="77777777" w:rsidR="00561D02" w:rsidRPr="00782F5C" w:rsidRDefault="00561D02" w:rsidP="00561D02">
      <w:pPr>
        <w:pStyle w:val="B5"/>
        <w:spacing w:line="240" w:lineRule="auto"/>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71072701" w14:textId="77777777" w:rsidR="00561D02" w:rsidRPr="00795571" w:rsidRDefault="00561D02" w:rsidP="00561D0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70462D" w14:textId="77777777" w:rsidR="00561D02" w:rsidRPr="00782F5C" w:rsidRDefault="00561D02" w:rsidP="00561D02">
      <w:pPr>
        <w:pStyle w:val="B5"/>
        <w:spacing w:line="240" w:lineRule="auto"/>
      </w:pPr>
      <w:r w:rsidRPr="00782F5C">
        <w:t>5&gt;</w:t>
      </w:r>
      <w:r w:rsidRPr="00782F5C">
        <w:tab/>
        <w:t>if the number of time and frequency resources that has been maximally selected</w:t>
      </w:r>
      <w:r w:rsidRPr="00782F5C" w:rsidDel="00C257ED">
        <w:t xml:space="preserve"> </w:t>
      </w:r>
      <w:r w:rsidRPr="00782F5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0410D16" w14:textId="77777777" w:rsidR="00561D02" w:rsidRPr="00795571" w:rsidRDefault="00561D02" w:rsidP="00561D0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 xml:space="preserve">randomly select the time and frequency resources for the remaining transmission opportunities except for the selected resources within the intersection from the available resources outside </w:t>
      </w:r>
      <w:r w:rsidRPr="00795571">
        <w:rPr>
          <w:rFonts w:ascii="Times New Roman" w:hAnsi="Times New Roman"/>
        </w:rPr>
        <w:lastRenderedPageBreak/>
        <w:t>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9FA536" w14:textId="77777777" w:rsidR="00561D02" w:rsidRPr="00782F5C" w:rsidRDefault="00561D02" w:rsidP="00561D02">
      <w:pPr>
        <w:pStyle w:val="B4"/>
        <w:spacing w:line="240" w:lineRule="auto"/>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3991E681" w14:textId="77777777" w:rsidR="00561D02" w:rsidRPr="00782F5C" w:rsidRDefault="00561D02" w:rsidP="00561D02">
      <w:pPr>
        <w:pStyle w:val="B4"/>
        <w:spacing w:line="240" w:lineRule="auto"/>
      </w:pPr>
      <w:r w:rsidRPr="00782F5C">
        <w:t>4&gt;</w:t>
      </w:r>
      <w:r w:rsidRPr="00782F5C">
        <w:tab/>
        <w:t>if there are available resources left in the received preferred resource set for more transmission opportunities:</w:t>
      </w:r>
    </w:p>
    <w:p w14:paraId="2D44BB94" w14:textId="77777777" w:rsidR="00561D02" w:rsidRPr="00782F5C" w:rsidRDefault="00561D02" w:rsidP="00561D02">
      <w:pPr>
        <w:pStyle w:val="B5"/>
        <w:spacing w:line="240" w:lineRule="auto"/>
      </w:pPr>
      <w:r w:rsidRPr="00782F5C">
        <w:t>5&gt;</w:t>
      </w:r>
      <w:r w:rsidRPr="00782F5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DCF901" w14:textId="77777777" w:rsidR="00561D02" w:rsidRPr="00782F5C" w:rsidRDefault="00561D02" w:rsidP="00561D02">
      <w:pPr>
        <w:pStyle w:val="B4"/>
        <w:spacing w:line="240" w:lineRule="auto"/>
        <w:rPr>
          <w:lang w:eastAsia="ko-KR"/>
        </w:rPr>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determines the resources for </w:t>
      </w:r>
      <w:proofErr w:type="spellStart"/>
      <w:r w:rsidRPr="00782F5C">
        <w:t>Sidelink</w:t>
      </w:r>
      <w:proofErr w:type="spellEnd"/>
      <w:r w:rsidRPr="00782F5C">
        <w:t xml:space="preserve"> Inter-UE Coordination Information transmission upon explicit request from a UE:</w:t>
      </w:r>
    </w:p>
    <w:p w14:paraId="784965D7" w14:textId="77777777" w:rsidR="00561D02" w:rsidRPr="00782F5C" w:rsidRDefault="00561D02" w:rsidP="00561D02">
      <w:pPr>
        <w:pStyle w:val="B5"/>
        <w:spacing w:line="240" w:lineRule="auto"/>
      </w:pPr>
      <w:r w:rsidRPr="00782F5C">
        <w:t>5&gt;</w:t>
      </w:r>
      <w:r w:rsidRPr="00782F5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782F5C">
        <w:t>Sidelink</w:t>
      </w:r>
      <w:proofErr w:type="spellEnd"/>
      <w:r w:rsidRPr="00782F5C">
        <w:t xml:space="preserve"> Inter-UE Coordination Information transmission, and the remaining SL-PRS delay budget of the SL-PRS transmission(s), if available.</w:t>
      </w:r>
    </w:p>
    <w:p w14:paraId="32D4D813" w14:textId="77777777" w:rsidR="00561D02" w:rsidRPr="00782F5C" w:rsidRDefault="00561D02" w:rsidP="00561D02">
      <w:pPr>
        <w:pStyle w:val="B4"/>
        <w:spacing w:line="240" w:lineRule="auto"/>
      </w:pPr>
      <w:r w:rsidRPr="00782F5C">
        <w:t>4&gt;</w:t>
      </w:r>
      <w:r w:rsidRPr="00782F5C">
        <w:tab/>
        <w:t>consider a transmission opportunity which comes first in time as the initial transmission opportunity and other transmission opportunities as the retransmission opportunities;</w:t>
      </w:r>
    </w:p>
    <w:p w14:paraId="2A722B31" w14:textId="77777777" w:rsidR="00561D02" w:rsidRPr="00782F5C" w:rsidRDefault="00561D02" w:rsidP="00561D02">
      <w:pPr>
        <w:pStyle w:val="B4"/>
        <w:spacing w:line="240" w:lineRule="auto"/>
      </w:pPr>
      <w:r w:rsidRPr="00782F5C">
        <w:t>4&gt;</w:t>
      </w:r>
      <w:r w:rsidRPr="00782F5C">
        <w:tab/>
        <w:t xml:space="preserve">consider all the transmission opportunities as the selected </w:t>
      </w:r>
      <w:proofErr w:type="spellStart"/>
      <w:r w:rsidRPr="00782F5C">
        <w:t>sidelink</w:t>
      </w:r>
      <w:proofErr w:type="spellEnd"/>
      <w:r w:rsidRPr="00782F5C">
        <w:t xml:space="preserve"> grant.</w:t>
      </w:r>
    </w:p>
    <w:p w14:paraId="78EFCBEB" w14:textId="77777777" w:rsidR="00561D02" w:rsidRPr="00782F5C" w:rsidRDefault="00561D02" w:rsidP="00561D02">
      <w:pPr>
        <w:pStyle w:val="B3"/>
        <w:spacing w:line="240" w:lineRule="auto"/>
      </w:pPr>
      <w:r w:rsidRPr="00782F5C">
        <w:t>3&gt;</w:t>
      </w:r>
      <w:r w:rsidRPr="00782F5C">
        <w:tab/>
        <w:t>else:</w:t>
      </w:r>
    </w:p>
    <w:p w14:paraId="226EDD66" w14:textId="77777777" w:rsidR="00561D02" w:rsidRPr="00782F5C" w:rsidRDefault="00561D02" w:rsidP="00561D02">
      <w:pPr>
        <w:pStyle w:val="B4"/>
        <w:spacing w:line="240" w:lineRule="auto"/>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1230629B" w14:textId="77777777" w:rsidR="00561D02" w:rsidRPr="00782F5C" w:rsidRDefault="00561D02" w:rsidP="00561D02">
      <w:pPr>
        <w:pStyle w:val="B3"/>
        <w:spacing w:line="240" w:lineRule="auto"/>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PSCCH duration(s) and PSSCH duration(s)</w:t>
      </w:r>
      <w:r w:rsidRPr="00782F5C">
        <w:rPr>
          <w:lang w:eastAsia="ko-KR"/>
        </w:rPr>
        <w:t xml:space="preserve"> and the SL-PRS transmission occasion(s), if available,</w:t>
      </w:r>
      <w:r w:rsidRPr="00782F5C">
        <w:rPr>
          <w:noProof/>
          <w:lang w:eastAsia="ko-KR"/>
        </w:rPr>
        <w:t xml:space="preserve"> according to </w:t>
      </w:r>
      <w:r w:rsidRPr="00782F5C">
        <w:t>TS 38.214 [7] if the selected resource pool is not Dedicated SL-PRS resource pool or to determine the PSCCH duration(s) and</w:t>
      </w:r>
      <w:r w:rsidRPr="00782F5C">
        <w:rPr>
          <w:lang w:eastAsia="ko-KR"/>
        </w:rPr>
        <w:t xml:space="preserve"> SL-PRS transmission occasion(s) if the selected resource pool is </w:t>
      </w:r>
      <w:r w:rsidRPr="00782F5C">
        <w:t>Dedicated SL-PRS resource pool</w:t>
      </w:r>
      <w:r w:rsidRPr="00782F5C">
        <w:rPr>
          <w:lang w:eastAsia="ko-KR"/>
        </w:rPr>
        <w:t xml:space="preserve"> according to TS 38.214 [7]</w:t>
      </w:r>
      <w:r w:rsidRPr="00782F5C">
        <w:t>.</w:t>
      </w:r>
    </w:p>
    <w:p w14:paraId="654391E6" w14:textId="77777777" w:rsidR="00561D02" w:rsidRPr="00782F5C" w:rsidRDefault="00561D02" w:rsidP="00561D02">
      <w:pPr>
        <w:pStyle w:val="NO"/>
        <w:spacing w:line="240" w:lineRule="auto"/>
        <w:rPr>
          <w:lang w:eastAsia="ko-KR"/>
        </w:rPr>
      </w:pPr>
      <w:r w:rsidRPr="00782F5C">
        <w:t>NOTE 3Ae</w:t>
      </w:r>
      <w:r w:rsidRPr="00782F5C">
        <w:rPr>
          <w:lang w:eastAsia="ko-KR"/>
        </w:rPr>
        <w:t>:</w:t>
      </w:r>
      <w:r w:rsidRPr="00782F5C">
        <w:rPr>
          <w:lang w:eastAsia="ko-KR"/>
        </w:rPr>
        <w:tab/>
        <w:t xml:space="preserve">MAC entity, based on UE implementation, decides whether to indicate the number of consecutive slots for </w:t>
      </w:r>
      <w:r w:rsidRPr="00782F5C">
        <w:rPr>
          <w:rFonts w:eastAsia="Calibri"/>
        </w:rPr>
        <w:t>Multi-consecutive slots transmission</w:t>
      </w:r>
      <w:r w:rsidRPr="00782F5C">
        <w:rPr>
          <w:lang w:eastAsia="ko-KR"/>
        </w:rPr>
        <w:t xml:space="preserve"> as specified in </w:t>
      </w:r>
      <w:r w:rsidRPr="00782F5C">
        <w:t xml:space="preserve">clause 8.1.4 of TS 38.214 [7] </w:t>
      </w:r>
      <w:r w:rsidRPr="00782F5C">
        <w:rPr>
          <w:lang w:eastAsia="ko-KR"/>
        </w:rPr>
        <w:t>larger than 1.</w:t>
      </w:r>
    </w:p>
    <w:p w14:paraId="6C410A3B" w14:textId="77777777" w:rsidR="00561D02" w:rsidRPr="00782F5C" w:rsidRDefault="00561D02" w:rsidP="00561D02">
      <w:pPr>
        <w:pStyle w:val="NO"/>
        <w:spacing w:line="240" w:lineRule="auto"/>
        <w:rPr>
          <w:lang w:eastAsia="ko-KR"/>
        </w:rPr>
      </w:pPr>
      <w:r w:rsidRPr="00782F5C">
        <w:rPr>
          <w:lang w:eastAsia="ko-KR"/>
        </w:rPr>
        <w:t>NOTE 3Af:</w:t>
      </w:r>
      <w:r w:rsidRPr="00782F5C">
        <w:rPr>
          <w:lang w:eastAsia="ko-KR"/>
        </w:rPr>
        <w:tab/>
        <w:t xml:space="preserve">MAC entity, based on UE implementation, </w:t>
      </w:r>
      <w:r w:rsidRPr="00782F5C">
        <w:rPr>
          <w:rFonts w:eastAsiaTheme="minorEastAsia"/>
          <w:lang w:eastAsia="ko-KR"/>
        </w:rPr>
        <w:t xml:space="preserve">decides the value of the number of consecutive slots for </w:t>
      </w:r>
      <w:r w:rsidRPr="00782F5C">
        <w:rPr>
          <w:rFonts w:eastAsia="Calibri"/>
        </w:rPr>
        <w:t>Multi-consecutive slots transmission</w:t>
      </w:r>
      <w:r w:rsidRPr="00782F5C">
        <w:rPr>
          <w:rFonts w:eastAsiaTheme="minorEastAsia"/>
          <w:lang w:eastAsia="zh-CN"/>
        </w:rPr>
        <w:t xml:space="preserve"> if it decides the number of consecutive slots for </w:t>
      </w:r>
      <w:r w:rsidRPr="00782F5C">
        <w:rPr>
          <w:rFonts w:eastAsia="Calibri"/>
        </w:rPr>
        <w:t>Multi-consecutive slots transmission</w:t>
      </w:r>
      <w:r w:rsidRPr="00782F5C">
        <w:rPr>
          <w:rFonts w:eastAsiaTheme="minorEastAsia"/>
          <w:lang w:eastAsia="zh-CN"/>
        </w:rPr>
        <w:t xml:space="preserve"> larger than 1</w:t>
      </w:r>
      <w:r w:rsidRPr="00782F5C">
        <w:rPr>
          <w:rFonts w:eastAsiaTheme="minorEastAsia"/>
          <w:lang w:eastAsia="ko-KR"/>
        </w:rPr>
        <w:t xml:space="preserve">, as long as it meets the CAPC maximum COT duration requirement </w:t>
      </w:r>
      <w:r w:rsidRPr="00782F5C">
        <w:rPr>
          <w:lang w:eastAsia="ko-KR"/>
        </w:rPr>
        <w:t xml:space="preserve">as specified in </w:t>
      </w:r>
      <w:r w:rsidRPr="00782F5C">
        <w:t>TS 37.213 [18]</w:t>
      </w:r>
      <w:r w:rsidRPr="00782F5C">
        <w:rPr>
          <w:lang w:eastAsia="ko-KR"/>
        </w:rPr>
        <w:t>.</w:t>
      </w:r>
    </w:p>
    <w:p w14:paraId="163265EF" w14:textId="77777777" w:rsidR="00561D02" w:rsidRPr="00782F5C" w:rsidRDefault="00561D02" w:rsidP="00561D02">
      <w:pPr>
        <w:pStyle w:val="NO"/>
        <w:spacing w:line="240" w:lineRule="auto"/>
        <w:rPr>
          <w:lang w:eastAsia="ko-KR"/>
        </w:rPr>
      </w:pPr>
      <w:r w:rsidRPr="00782F5C">
        <w:rPr>
          <w:lang w:eastAsia="ko-KR"/>
        </w:rPr>
        <w:lastRenderedPageBreak/>
        <w:t>NOTE 3Ag:</w:t>
      </w:r>
      <w:r w:rsidRPr="00782F5C">
        <w:rPr>
          <w:lang w:eastAsia="ko-KR"/>
        </w:rPr>
        <w:tab/>
      </w:r>
      <w:r w:rsidRPr="00782F5C">
        <w:t>When the MAC entity selects the time and frequency resources from the resources indicated by the physical layer as specified in clause 8.1.4 of TS 38.214 [7]</w:t>
      </w:r>
      <w:r w:rsidRPr="00782F5C">
        <w:rPr>
          <w:lang w:eastAsia="ko-KR"/>
        </w:rPr>
        <w:t xml:space="preserve">, it is up to the UE implementation whether to randomly select resources </w:t>
      </w:r>
      <w:r w:rsidRPr="00782F5C">
        <w:t>for transmission opportunit</w:t>
      </w:r>
      <w:r w:rsidRPr="00782F5C">
        <w:rPr>
          <w:lang w:eastAsia="ko-KR"/>
        </w:rPr>
        <w:t>ies</w:t>
      </w:r>
      <w:r w:rsidRPr="00782F5C">
        <w:t xml:space="preserve"> </w:t>
      </w:r>
      <w:r w:rsidRPr="00782F5C">
        <w:rPr>
          <w:lang w:eastAsia="ko-KR"/>
        </w:rPr>
        <w:t>from the resources indicated by the physical layer or to select resources in consecutive slots by UE implementation from the resources indicated by the physical layer.</w:t>
      </w:r>
    </w:p>
    <w:p w14:paraId="267D35E7" w14:textId="77777777" w:rsidR="00561D02" w:rsidRPr="00782F5C" w:rsidRDefault="00561D02" w:rsidP="00561D02">
      <w:pPr>
        <w:pStyle w:val="NO"/>
        <w:spacing w:line="240" w:lineRule="auto"/>
      </w:pPr>
      <w:r w:rsidRPr="00782F5C">
        <w:t>NOTE 3Ah:</w:t>
      </w:r>
      <w:r w:rsidRPr="00782F5C">
        <w:tab/>
        <w:t xml:space="preserve">For a resource pool configured with PSFCH resource, UE cannot select consecutive slots for SL transmissions of a single TB for </w:t>
      </w:r>
      <w:r w:rsidRPr="00782F5C">
        <w:rPr>
          <w:rFonts w:eastAsia="Calibri"/>
        </w:rPr>
        <w:t>Multi-consecutive slots transmission</w:t>
      </w:r>
      <w:r w:rsidRPr="00782F5C">
        <w:t>.</w:t>
      </w:r>
    </w:p>
    <w:p w14:paraId="2C899B9D" w14:textId="77777777" w:rsidR="00561D02" w:rsidRPr="00782F5C" w:rsidRDefault="00561D02" w:rsidP="00561D02">
      <w:pPr>
        <w:pStyle w:val="NO"/>
        <w:spacing w:line="240" w:lineRule="auto"/>
        <w:rPr>
          <w:lang w:eastAsia="ko-KR"/>
        </w:rPr>
      </w:pPr>
      <w:r w:rsidRPr="00782F5C">
        <w:t>NOTE 3Ai</w:t>
      </w:r>
      <w:r w:rsidRPr="00782F5C">
        <w:rPr>
          <w:lang w:eastAsia="ko-KR"/>
        </w:rPr>
        <w:t>:</w:t>
      </w:r>
      <w:r w:rsidRPr="00782F5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6238E75" w14:textId="77777777" w:rsidR="00561D02" w:rsidRPr="00782F5C" w:rsidRDefault="00561D02" w:rsidP="00561D02">
      <w:pPr>
        <w:pStyle w:val="NO"/>
        <w:spacing w:line="240" w:lineRule="auto"/>
      </w:pPr>
      <w:r w:rsidRPr="00782F5C">
        <w:t>NOTE 3Aj</w:t>
      </w:r>
      <w:r w:rsidRPr="00782F5C">
        <w:rPr>
          <w:lang w:eastAsia="ko-KR"/>
        </w:rPr>
        <w:t>:</w:t>
      </w:r>
      <w:r w:rsidRPr="00782F5C">
        <w:rPr>
          <w:lang w:eastAsia="ko-KR"/>
        </w:rPr>
        <w:tab/>
      </w:r>
      <w:r w:rsidRPr="00782F5C">
        <w:t xml:space="preserve">If configured, UE may avoid selection of N consecutive resource(s) before a reserved resource of other UE </w:t>
      </w:r>
      <w:r w:rsidRPr="00782F5C">
        <w:rPr>
          <w:lang w:eastAsia="ko-KR"/>
        </w:rPr>
        <w:t>when the L1 SL priority value for the transmission is higher than the L1 SL priority value of the reserved resource</w:t>
      </w:r>
      <w:r w:rsidRPr="00782F5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0D1CEFBB" w14:textId="77777777" w:rsidR="00561D02" w:rsidRPr="00782F5C" w:rsidRDefault="00561D02" w:rsidP="00561D02">
      <w:pPr>
        <w:pStyle w:val="NO"/>
        <w:spacing w:line="240" w:lineRule="auto"/>
      </w:pPr>
      <w:r w:rsidRPr="00782F5C">
        <w:t>NOTE 3Ak</w:t>
      </w:r>
      <w:r w:rsidRPr="00782F5C">
        <w:rPr>
          <w:lang w:eastAsia="ko-KR"/>
        </w:rPr>
        <w:t>:</w:t>
      </w:r>
      <w:r w:rsidRPr="00782F5C">
        <w:rPr>
          <w:lang w:eastAsia="ko-KR"/>
        </w:rPr>
        <w:tab/>
      </w:r>
      <w:r w:rsidRPr="00782F5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iCs/>
          <w:szCs w:val="22"/>
          <w:lang w:eastAsia="ko-KR"/>
        </w:rPr>
        <w:t xml:space="preserve"> </w:t>
      </w:r>
      <w:r w:rsidRPr="00782F5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2A258884" w14:textId="6E06AC07" w:rsidR="00561D02" w:rsidRDefault="00561D02" w:rsidP="00561D02">
      <w:pPr>
        <w:pStyle w:val="NO"/>
        <w:spacing w:line="240" w:lineRule="auto"/>
        <w:rPr>
          <w:lang w:eastAsia="ko-KR"/>
        </w:rPr>
      </w:pPr>
      <w:r w:rsidRPr="00782F5C">
        <w:t>NOTE 3Al</w:t>
      </w:r>
      <w:r w:rsidRPr="00782F5C">
        <w:rPr>
          <w:lang w:eastAsia="ko-KR"/>
        </w:rPr>
        <w:t>:</w:t>
      </w:r>
      <w:r w:rsidRPr="00782F5C">
        <w:rPr>
          <w:lang w:eastAsia="ko-KR"/>
        </w:rPr>
        <w:tab/>
        <w:t xml:space="preserve">MAC entity, based on UE implementation, decides how to determine COT sharing cast type, COT sharing additional ID and remaining COT duration specified in </w:t>
      </w:r>
      <w:r w:rsidRPr="00782F5C">
        <w:t>TS 37.213 [18]</w:t>
      </w:r>
      <w:r w:rsidRPr="00782F5C">
        <w:rPr>
          <w:lang w:eastAsia="ko-KR"/>
        </w:rPr>
        <w:t>.</w:t>
      </w:r>
    </w:p>
    <w:p w14:paraId="11027F62" w14:textId="392A4104" w:rsidR="00561D02" w:rsidRPr="00782F5C" w:rsidRDefault="00BB4658" w:rsidP="00561D02">
      <w:pPr>
        <w:pStyle w:val="NO"/>
        <w:spacing w:line="240" w:lineRule="auto"/>
      </w:pPr>
      <w:ins w:id="10" w:author="LG-Giwon Park (2)" w:date="2024-11-21T04:57:00Z">
        <w:r w:rsidRPr="00CE237C">
          <w:t>NOTE 3A</w:t>
        </w:r>
        <w:r>
          <w:t>m</w:t>
        </w:r>
        <w:r w:rsidRPr="00CE237C">
          <w:t>:</w:t>
        </w:r>
        <w:r w:rsidRPr="00CE237C">
          <w:tab/>
        </w:r>
      </w:ins>
      <w:ins w:id="11" w:author="LG-Giwon Park (2)" w:date="2024-11-21T04:58:00Z">
        <w:r w:rsidRPr="00F96B5F">
          <w:rPr>
            <w:lang w:eastAsia="ko-KR"/>
          </w:rPr>
          <w:t>If </w:t>
        </w:r>
        <w:r w:rsidRPr="00F96B5F">
          <w:rPr>
            <w:i/>
            <w:iCs/>
            <w:lang w:eastAsia="ko-KR"/>
          </w:rPr>
          <w:t>sl-InterUE-CoordinationScheme1</w:t>
        </w:r>
        <w:r w:rsidRPr="00F96B5F">
          <w:rPr>
            <w:lang w:eastAsia="ko-KR"/>
          </w:rPr>
          <w:t xml:space="preserve"> enabling reception/transmission of preferred resource set and non-preferred resource set is configured by RRC, when the UE acts as both a UE triggered to transmit a </w:t>
        </w:r>
        <w:proofErr w:type="spellStart"/>
        <w:r w:rsidRPr="00F96B5F">
          <w:rPr>
            <w:lang w:eastAsia="ko-KR"/>
          </w:rPr>
          <w:t>Sidelink</w:t>
        </w:r>
        <w:proofErr w:type="spellEnd"/>
        <w:r w:rsidRPr="00F96B5F">
          <w:rPr>
            <w:lang w:eastAsia="ko-KR"/>
          </w:rPr>
          <w:t xml:space="preserve"> Inter-UE Coordination Information MAC CE and a UE transmitting a </w:t>
        </w:r>
        <w:proofErr w:type="spellStart"/>
        <w:r w:rsidRPr="00F96B5F">
          <w:rPr>
            <w:lang w:eastAsia="ko-KR"/>
          </w:rPr>
          <w:t>Sidelink</w:t>
        </w:r>
        <w:proofErr w:type="spellEnd"/>
        <w:r w:rsidRPr="00F96B5F">
          <w:rPr>
            <w:lang w:eastAsia="ko-KR"/>
          </w:rPr>
          <w:t xml:space="preserve"> Inter-UE Coordination Request MAC CE to the same peer UE, the UE ensures it comply with the resource (re-)selection requirements as specified in this clause for both cases.</w:t>
        </w:r>
      </w:ins>
    </w:p>
    <w:p w14:paraId="7CF2F08A" w14:textId="77777777" w:rsidR="00561D02" w:rsidRPr="00782F5C" w:rsidRDefault="00561D02" w:rsidP="00561D02">
      <w:pPr>
        <w:pStyle w:val="NO"/>
        <w:spacing w:line="240" w:lineRule="auto"/>
      </w:pPr>
      <w:r w:rsidRPr="00782F5C">
        <w:t>NOTE 3A1:</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if multiple preferred resource sets are received from the same UE, it is up to UE implementation to use one or multiple of them in its resource (re)selection.</w:t>
      </w:r>
    </w:p>
    <w:p w14:paraId="0F02CE01" w14:textId="77777777" w:rsidR="00561D02" w:rsidRPr="00782F5C" w:rsidRDefault="00561D02" w:rsidP="00561D02">
      <w:pPr>
        <w:pStyle w:val="NO"/>
        <w:spacing w:line="240" w:lineRule="auto"/>
        <w:rPr>
          <w:lang w:eastAsia="ko-KR"/>
        </w:rPr>
      </w:pPr>
      <w:r w:rsidRPr="00782F5C">
        <w:t>NOTE 3B1</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9A5B72E" w14:textId="77777777" w:rsidR="00561D02" w:rsidRPr="00782F5C" w:rsidRDefault="00561D02" w:rsidP="00561D02">
      <w:pPr>
        <w:pStyle w:val="NO"/>
        <w:spacing w:line="240" w:lineRule="auto"/>
        <w:rPr>
          <w:lang w:eastAsia="ko-KR"/>
        </w:rPr>
      </w:pPr>
      <w:r w:rsidRPr="00782F5C">
        <w:t>NOTE 3B2</w:t>
      </w:r>
      <w:r w:rsidRPr="00782F5C">
        <w:rPr>
          <w:lang w:eastAsia="ko-KR"/>
        </w:rPr>
        <w:t>:</w:t>
      </w:r>
      <w:r w:rsidRPr="00782F5C">
        <w:rPr>
          <w:lang w:eastAsia="ko-KR"/>
        </w:rPr>
        <w:tab/>
      </w:r>
      <w:r w:rsidRPr="00782F5C">
        <w:rPr>
          <w:lang w:eastAsia="zh-CN"/>
        </w:rPr>
        <w:t>When the UE receives both a single preferred resource set and a single non-preferred resource set from the same peer UE or different peer UEs, when the UE has own sensing results</w:t>
      </w:r>
      <w:r w:rsidRPr="00782F5C">
        <w:rPr>
          <w:lang w:eastAsia="ko-KR"/>
        </w:rPr>
        <w:t xml:space="preserve">, </w:t>
      </w:r>
      <w:r w:rsidRPr="00782F5C">
        <w:rPr>
          <w:lang w:eastAsia="zh-CN"/>
        </w:rPr>
        <w:t>it is up to the UE implementation to use the preferred resource set in its resource (re)selection for transmissions to the peer UE providing the preferred resource set</w:t>
      </w:r>
      <w:r w:rsidRPr="00782F5C">
        <w:rPr>
          <w:lang w:eastAsia="ko-KR"/>
        </w:rPr>
        <w:t>.</w:t>
      </w:r>
    </w:p>
    <w:p w14:paraId="6571501A" w14:textId="77777777" w:rsidR="00561D02" w:rsidRPr="00782F5C" w:rsidRDefault="00561D02" w:rsidP="00561D02">
      <w:pPr>
        <w:pStyle w:val="NO"/>
        <w:spacing w:line="240" w:lineRule="auto"/>
      </w:pPr>
      <w:r w:rsidRPr="00782F5C">
        <w:t>NOTE 3B3</w:t>
      </w:r>
      <w:r w:rsidRPr="00782F5C">
        <w:rPr>
          <w:lang w:eastAsia="ko-KR"/>
        </w:rPr>
        <w:t>:</w:t>
      </w:r>
      <w:r w:rsidRPr="00782F5C">
        <w:rPr>
          <w:lang w:eastAsia="ko-KR"/>
        </w:rPr>
        <w:tab/>
      </w:r>
      <w:r w:rsidRPr="00782F5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rFonts w:eastAsia="맑은 고딕"/>
          <w:iCs/>
          <w:szCs w:val="22"/>
          <w:lang w:eastAsia="ko-KR"/>
        </w:rPr>
        <w:t xml:space="preserve"> </w:t>
      </w:r>
      <w:r w:rsidRPr="00782F5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rFonts w:eastAsia="맑은 고딕"/>
          <w:iCs/>
          <w:szCs w:val="22"/>
          <w:lang w:eastAsia="ko-KR"/>
        </w:rPr>
        <w:t xml:space="preserve"> </w:t>
      </w:r>
      <w:r w:rsidRPr="00782F5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82F5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82F5C">
        <w:t xml:space="preserve"> is assuming that SCI format 2-C is received.</w:t>
      </w:r>
      <w:r w:rsidRPr="00782F5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82F5C">
        <w:rPr>
          <w:rFonts w:eastAsia="맑은 고딕"/>
        </w:rPr>
        <w:t xml:space="preserve"> </w:t>
      </w:r>
      <w:r w:rsidRPr="00782F5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2F5C">
        <w:rPr>
          <w:lang w:eastAsia="zh-CN"/>
        </w:rPr>
        <w:t xml:space="preserve"> are specified in clause 8.1.4 of TS 38.214 [7].</w:t>
      </w:r>
    </w:p>
    <w:p w14:paraId="471AE0F8" w14:textId="77777777" w:rsidR="00561D02" w:rsidRPr="00782F5C" w:rsidRDefault="00561D02" w:rsidP="00561D02">
      <w:pPr>
        <w:pStyle w:val="NO"/>
        <w:spacing w:line="240" w:lineRule="auto"/>
      </w:pPr>
      <w:r w:rsidRPr="00782F5C">
        <w:t>NOTE 3B4</w:t>
      </w:r>
      <w:r w:rsidRPr="00782F5C">
        <w:rPr>
          <w:lang w:eastAsia="ko-KR"/>
        </w:rPr>
        <w:t>:</w:t>
      </w:r>
      <w:r w:rsidRPr="00782F5C">
        <w:rPr>
          <w:lang w:eastAsia="ko-KR"/>
        </w:rPr>
        <w:tab/>
        <w:t xml:space="preserve">For Inter-UE Coordination Information triggered by an explicit </w:t>
      </w:r>
      <w:r w:rsidRPr="00782F5C">
        <w:t xml:space="preserve">Inter-UE Coordination Request </w:t>
      </w:r>
      <w:r w:rsidRPr="00782F5C">
        <w:rPr>
          <w:lang w:eastAsia="ko-KR"/>
        </w:rPr>
        <w:t xml:space="preserve">in Scheme 1, whether or not to transmit the Inter-UE Coordination Information upon the </w:t>
      </w:r>
      <w:r w:rsidRPr="00782F5C">
        <w:t>Inter-UE Coordination Request reception is determined by UE implementation subject to Release-16 procedure of UL/SL prioritization, LTE SL/NR SL prioritization, and congestion control.</w:t>
      </w:r>
    </w:p>
    <w:p w14:paraId="6D3556AB" w14:textId="77777777" w:rsidR="00561D02" w:rsidRPr="00782F5C" w:rsidRDefault="00561D02" w:rsidP="00561D02">
      <w:pPr>
        <w:pStyle w:val="NO"/>
        <w:spacing w:line="240" w:lineRule="auto"/>
        <w:rPr>
          <w:lang w:eastAsia="ko-KR"/>
        </w:rPr>
      </w:pPr>
      <w:r w:rsidRPr="00782F5C">
        <w:rPr>
          <w:lang w:eastAsia="zh-CN"/>
        </w:rPr>
        <w:lastRenderedPageBreak/>
        <w:t>NOTE 3B5</w:t>
      </w:r>
      <w:r w:rsidRPr="00782F5C">
        <w:rPr>
          <w:bCs/>
          <w:lang w:eastAsia="zh-CN"/>
        </w:rPr>
        <w:t>:</w:t>
      </w:r>
      <w:r w:rsidRPr="00782F5C">
        <w:rPr>
          <w:bCs/>
          <w:lang w:eastAsia="zh-CN"/>
        </w:rPr>
        <w:tab/>
      </w:r>
      <w:r w:rsidRPr="00782F5C">
        <w:rPr>
          <w:lang w:eastAsia="ko-KR"/>
        </w:rPr>
        <w:t xml:space="preserve">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324AD063" w14:textId="77777777" w:rsidR="00561D02" w:rsidRPr="00782F5C" w:rsidRDefault="00561D02" w:rsidP="00561D02">
      <w:pPr>
        <w:pStyle w:val="NO"/>
        <w:spacing w:line="240" w:lineRule="auto"/>
        <w:rPr>
          <w:rFonts w:eastAsia="DengXian"/>
          <w:lang w:eastAsia="zh-CN"/>
        </w:rPr>
      </w:pPr>
      <w:r w:rsidRPr="00782F5C">
        <w:rPr>
          <w:lang w:eastAsia="zh-CN"/>
        </w:rPr>
        <w:t>NOTE 3B6</w:t>
      </w:r>
      <w:r w:rsidRPr="00782F5C">
        <w:rPr>
          <w:bCs/>
          <w:lang w:eastAsia="zh-CN"/>
        </w:rPr>
        <w:t>:</w:t>
      </w:r>
      <w:r w:rsidRPr="00782F5C">
        <w:rPr>
          <w:bCs/>
          <w:lang w:eastAsia="zh-CN"/>
        </w:rPr>
        <w:tab/>
      </w:r>
      <w:r w:rsidRPr="00782F5C">
        <w:rPr>
          <w:rFonts w:eastAsia="DengXian"/>
          <w:lang w:eastAsia="zh-CN"/>
        </w:rPr>
        <w:t xml:space="preserve">If either </w:t>
      </w:r>
      <w:proofErr w:type="spellStart"/>
      <w:r w:rsidRPr="00782F5C">
        <w:rPr>
          <w:rFonts w:eastAsia="DengXian"/>
          <w:i/>
          <w:lang w:eastAsia="zh-CN"/>
        </w:rPr>
        <w:t>sl</w:t>
      </w:r>
      <w:proofErr w:type="spellEnd"/>
      <w:r w:rsidRPr="00782F5C">
        <w:rPr>
          <w:rFonts w:eastAsia="DengXian"/>
          <w:i/>
          <w:lang w:eastAsia="zh-CN"/>
        </w:rPr>
        <w:t>-IUC-Explicit</w:t>
      </w:r>
      <w:r w:rsidRPr="00782F5C">
        <w:rPr>
          <w:rFonts w:eastAsia="DengXian"/>
          <w:lang w:eastAsia="zh-CN"/>
        </w:rPr>
        <w:t xml:space="preserve"> or </w:t>
      </w:r>
      <w:proofErr w:type="spellStart"/>
      <w:r w:rsidRPr="00782F5C">
        <w:rPr>
          <w:rFonts w:eastAsia="DengXian"/>
          <w:i/>
          <w:lang w:eastAsia="zh-CN"/>
        </w:rPr>
        <w:t>sl</w:t>
      </w:r>
      <w:proofErr w:type="spellEnd"/>
      <w:r w:rsidRPr="00782F5C">
        <w:rPr>
          <w:rFonts w:eastAsia="DengXian"/>
          <w:i/>
          <w:lang w:eastAsia="zh-CN"/>
        </w:rPr>
        <w:t>-IUC-Condition</w:t>
      </w:r>
      <w:r w:rsidRPr="00782F5C">
        <w:rPr>
          <w:rFonts w:eastAsia="DengXian"/>
          <w:lang w:eastAsia="zh-CN"/>
        </w:rPr>
        <w:t xml:space="preserve"> is configured as </w:t>
      </w:r>
      <w:r w:rsidRPr="00782F5C">
        <w:rPr>
          <w:rFonts w:eastAsia="DengXian"/>
          <w:i/>
          <w:lang w:eastAsia="zh-CN"/>
        </w:rPr>
        <w:t>enabled</w:t>
      </w:r>
      <w:r w:rsidRPr="00782F5C">
        <w:rPr>
          <w:rFonts w:eastAsia="DengXian"/>
          <w:iCs/>
          <w:lang w:eastAsia="zh-CN"/>
        </w:rPr>
        <w:t>,</w:t>
      </w:r>
      <w:r w:rsidRPr="00782F5C">
        <w:rPr>
          <w:rFonts w:eastAsia="DengXian"/>
          <w:i/>
          <w:lang w:eastAsia="zh-CN"/>
        </w:rPr>
        <w:t xml:space="preserve"> </w:t>
      </w:r>
      <w:r w:rsidRPr="00782F5C">
        <w:rPr>
          <w:rFonts w:eastAsia="DengXian"/>
          <w:lang w:eastAsia="zh-CN"/>
        </w:rPr>
        <w:t>UE considers the reception of preferred and non-preferred resource is enabled.</w:t>
      </w:r>
    </w:p>
    <w:p w14:paraId="7B293FF3" w14:textId="77777777" w:rsidR="00561D02" w:rsidRPr="00782F5C" w:rsidRDefault="00561D02" w:rsidP="00561D02">
      <w:pPr>
        <w:pStyle w:val="NO"/>
        <w:spacing w:line="240" w:lineRule="auto"/>
        <w:rPr>
          <w:rFonts w:eastAsia="맑은 고딕"/>
          <w:lang w:eastAsia="ko-KR"/>
        </w:rPr>
      </w:pPr>
      <w:r w:rsidRPr="00782F5C">
        <w:rPr>
          <w:rFonts w:eastAsia="맑은 고딕"/>
          <w:lang w:eastAsia="ko-KR"/>
        </w:rPr>
        <w:t>NOTE 3B7:</w:t>
      </w:r>
      <w:r w:rsidRPr="00782F5C">
        <w:rPr>
          <w:rFonts w:eastAsia="맑은 고딕"/>
          <w:lang w:eastAsia="ko-KR"/>
        </w:rPr>
        <w:tab/>
        <w:t xml:space="preserve">When </w:t>
      </w:r>
      <w:proofErr w:type="spellStart"/>
      <w:r w:rsidRPr="00782F5C">
        <w:rPr>
          <w:rFonts w:eastAsia="맑은 고딕"/>
          <w:i/>
          <w:lang w:eastAsia="ko-KR"/>
        </w:rPr>
        <w:t>sl-TriggerConditionCoordInfo</w:t>
      </w:r>
      <w:proofErr w:type="spellEnd"/>
      <w:r w:rsidRPr="00782F5C">
        <w:rPr>
          <w:rFonts w:eastAsia="맑은 고딕"/>
          <w:lang w:eastAsia="ko-KR"/>
        </w:rPr>
        <w:t xml:space="preserve"> is set to value 0, for </w:t>
      </w:r>
      <w:proofErr w:type="spellStart"/>
      <w:r w:rsidRPr="00782F5C">
        <w:rPr>
          <w:rFonts w:eastAsia="맑은 고딕"/>
          <w:lang w:eastAsia="ko-KR"/>
        </w:rPr>
        <w:t>groupcast</w:t>
      </w:r>
      <w:proofErr w:type="spellEnd"/>
      <w:r w:rsidRPr="00782F5C">
        <w:rPr>
          <w:rFonts w:eastAsia="맑은 고딕"/>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782F5C">
        <w:rPr>
          <w:rFonts w:eastAsia="맑은 고딕"/>
          <w:lang w:eastAsia="ko-KR"/>
        </w:rPr>
        <w:t>sidelink</w:t>
      </w:r>
      <w:proofErr w:type="spellEnd"/>
      <w:r w:rsidRPr="00782F5C">
        <w:rPr>
          <w:rFonts w:eastAsia="맑은 고딕"/>
          <w:lang w:eastAsia="ko-KR"/>
        </w:rPr>
        <w:t xml:space="preserve"> transmission is up to the UE implementation.</w:t>
      </w:r>
    </w:p>
    <w:p w14:paraId="7887533F" w14:textId="77777777" w:rsidR="00561D02" w:rsidRPr="00782F5C" w:rsidRDefault="00561D02" w:rsidP="00561D02">
      <w:pPr>
        <w:pStyle w:val="B1"/>
        <w:spacing w:line="240" w:lineRule="auto"/>
      </w:pPr>
      <w:r w:rsidRPr="00782F5C">
        <w:t>1&gt;</w:t>
      </w:r>
      <w:r w:rsidRPr="00782F5C">
        <w:tab/>
        <w:t>if a</w:t>
      </w:r>
      <w:r w:rsidRPr="00782F5C">
        <w:rPr>
          <w:noProof/>
          <w:lang w:eastAsia="ko-KR"/>
        </w:rPr>
        <w:t xml:space="preserve"> </w:t>
      </w:r>
      <w:r w:rsidRPr="00782F5C">
        <w:t xml:space="preserve">selected </w:t>
      </w:r>
      <w:proofErr w:type="spellStart"/>
      <w:r w:rsidRPr="00782F5C">
        <w:t>sidelink</w:t>
      </w:r>
      <w:proofErr w:type="spellEnd"/>
      <w:r w:rsidRPr="00782F5C">
        <w:t xml:space="preserve"> grant is available for retransmission(s) of a MAC PDU which has been positively acknowledged as specified in clause 5.22.1.3.1a, </w:t>
      </w:r>
      <w:r w:rsidRPr="00782F5C">
        <w:rPr>
          <w:lang w:eastAsia="ko-KR"/>
        </w:rPr>
        <w:t xml:space="preserve">except a positive acknowledgement to Multi-consecutive slots transmission </w:t>
      </w:r>
      <w:r w:rsidRPr="00782F5C">
        <w:t>(i.e., multiple TBs case)</w:t>
      </w:r>
      <w:r w:rsidRPr="00782F5C">
        <w:rPr>
          <w:rFonts w:ascii="Calibri" w:hAnsi="Calibri" w:cs="Calibri"/>
        </w:rPr>
        <w:t xml:space="preserve"> </w:t>
      </w:r>
      <w:r w:rsidRPr="00782F5C">
        <w:rPr>
          <w:lang w:eastAsia="ko-KR"/>
        </w:rPr>
        <w:t>of the MAC PDU and there is remaining slot(s) for this MAC PDU</w:t>
      </w:r>
      <w:r w:rsidRPr="00782F5C">
        <w:t>:</w:t>
      </w:r>
    </w:p>
    <w:p w14:paraId="7A918F65" w14:textId="77777777" w:rsidR="00561D02" w:rsidRPr="00782F5C" w:rsidRDefault="00561D02" w:rsidP="00561D02">
      <w:pPr>
        <w:pStyle w:val="B2"/>
        <w:spacing w:line="240" w:lineRule="auto"/>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selected </w:t>
      </w:r>
      <w:proofErr w:type="spellStart"/>
      <w:r w:rsidRPr="00782F5C">
        <w:t>sidelink</w:t>
      </w:r>
      <w:proofErr w:type="spellEnd"/>
      <w:r w:rsidRPr="00782F5C">
        <w:t xml:space="preserve"> grant.</w:t>
      </w:r>
    </w:p>
    <w:p w14:paraId="3D370B1B" w14:textId="77777777" w:rsidR="00561D02" w:rsidRPr="00782F5C" w:rsidRDefault="00561D02" w:rsidP="00561D02">
      <w:pPr>
        <w:pStyle w:val="NO"/>
        <w:spacing w:line="240" w:lineRule="auto"/>
      </w:pPr>
      <w:r w:rsidRPr="00782F5C">
        <w:rPr>
          <w:rFonts w:eastAsia="맑은 고딕"/>
          <w:lang w:eastAsia="ko-KR"/>
        </w:rPr>
        <w:t>NOTE 3C:</w:t>
      </w:r>
      <w:r w:rsidRPr="00782F5C">
        <w:rPr>
          <w:rFonts w:eastAsia="맑은 고딕"/>
          <w:lang w:eastAsia="ko-KR"/>
        </w:rPr>
        <w:tab/>
      </w:r>
      <w:r w:rsidRPr="00782F5C">
        <w:t>How the MAC entity determines the remaining PDB of SL data is left to UE implementation.</w:t>
      </w:r>
    </w:p>
    <w:p w14:paraId="03B1D691" w14:textId="77777777" w:rsidR="00561D02" w:rsidRPr="00782F5C" w:rsidRDefault="00561D02" w:rsidP="00561D02">
      <w:pPr>
        <w:spacing w:line="240" w:lineRule="auto"/>
        <w:rPr>
          <w:rFonts w:eastAsia="DengXian"/>
          <w:lang w:eastAsia="zh-CN"/>
        </w:rPr>
      </w:pPr>
      <w:r w:rsidRPr="00782F5C">
        <w:rPr>
          <w:rFonts w:eastAsia="DengXian"/>
          <w:lang w:eastAsia="zh-CN"/>
        </w:rPr>
        <w:t xml:space="preserve">If the UE is configured with IUC Scheme 1 (i.e., </w:t>
      </w:r>
      <w:r w:rsidRPr="00782F5C">
        <w:rPr>
          <w:rFonts w:eastAsia="DengXian"/>
          <w:i/>
          <w:lang w:eastAsia="zh-CN"/>
        </w:rPr>
        <w:t>sl-InterUE-CoordinationScheme1</w:t>
      </w:r>
      <w:r w:rsidRPr="00782F5C">
        <w:rPr>
          <w:rFonts w:eastAsia="DengXian"/>
          <w:lang w:eastAsia="zh-CN"/>
        </w:rPr>
        <w:t xml:space="preserve"> enabling reception/transmission of preferred resource set and non-preferred resource set is configured by RRC) and Co-ex (i.e., </w:t>
      </w:r>
      <w:proofErr w:type="spellStart"/>
      <w:r w:rsidRPr="00782F5C">
        <w:rPr>
          <w:rFonts w:eastAsia="DengXian"/>
          <w:i/>
          <w:lang w:eastAsia="zh-CN"/>
        </w:rPr>
        <w:t>sl</w:t>
      </w:r>
      <w:proofErr w:type="spellEnd"/>
      <w:r w:rsidRPr="00782F5C">
        <w:rPr>
          <w:rFonts w:eastAsia="DengXian"/>
          <w:i/>
          <w:lang w:eastAsia="zh-CN"/>
        </w:rPr>
        <w:t>-NRPSSCH-EUTRA-</w:t>
      </w:r>
      <w:proofErr w:type="spellStart"/>
      <w:r w:rsidRPr="00782F5C">
        <w:rPr>
          <w:rFonts w:eastAsia="DengXian"/>
          <w:i/>
          <w:lang w:eastAsia="zh-CN"/>
        </w:rPr>
        <w:t>ThresRSRP</w:t>
      </w:r>
      <w:proofErr w:type="spellEnd"/>
      <w:r w:rsidRPr="00782F5C">
        <w:rPr>
          <w:rFonts w:eastAsia="DengXian"/>
          <w:i/>
          <w:lang w:eastAsia="zh-CN"/>
        </w:rPr>
        <w:t>-List</w:t>
      </w:r>
      <w:r w:rsidRPr="00782F5C">
        <w:rPr>
          <w:rFonts w:eastAsia="DengXian"/>
          <w:lang w:eastAsia="zh-CN"/>
        </w:rPr>
        <w:t xml:space="preserve"> is configured by RRC) and the selected resource pool is not Dedicated SL-PRS resource pool and when SCS of NR SL is (pre-)configured as μ = 1, the MAC entity shall for each </w:t>
      </w:r>
      <w:proofErr w:type="spellStart"/>
      <w:r w:rsidRPr="00782F5C">
        <w:rPr>
          <w:rFonts w:eastAsia="DengXian"/>
          <w:lang w:eastAsia="zh-CN"/>
        </w:rPr>
        <w:t>Sidelink</w:t>
      </w:r>
      <w:proofErr w:type="spellEnd"/>
      <w:r w:rsidRPr="00782F5C">
        <w:rPr>
          <w:rFonts w:eastAsia="DengXian"/>
          <w:lang w:eastAsia="zh-CN"/>
        </w:rPr>
        <w:t xml:space="preserve"> process perform additional restriction of resource selection (on top of resource selection procedure for IUC scheme 1 above) as follow:</w:t>
      </w:r>
    </w:p>
    <w:p w14:paraId="58811E4A" w14:textId="77777777" w:rsidR="00561D02" w:rsidRPr="00782F5C" w:rsidRDefault="00561D02" w:rsidP="00561D02">
      <w:pPr>
        <w:pStyle w:val="B1"/>
        <w:spacing w:line="240" w:lineRule="auto"/>
      </w:pPr>
      <w:r w:rsidRPr="00782F5C">
        <w:rPr>
          <w:rFonts w:eastAsia="맑은 고딕"/>
          <w:noProof/>
          <w:lang w:eastAsia="ko-KR"/>
        </w:rPr>
        <w:t>-</w:t>
      </w:r>
      <w:r w:rsidRPr="00782F5C">
        <w:rPr>
          <w:rFonts w:eastAsia="맑은 고딕"/>
          <w:noProof/>
          <w:lang w:eastAsia="ko-KR"/>
        </w:rPr>
        <w:tab/>
      </w:r>
      <w:r w:rsidRPr="00782F5C">
        <w:t xml:space="preserve">For initial transmission, randomly select first of NR SL slots overlapping with an LTE SL </w:t>
      </w:r>
      <w:proofErr w:type="spellStart"/>
      <w:r w:rsidRPr="00782F5C">
        <w:t>subframe</w:t>
      </w:r>
      <w:proofErr w:type="spellEnd"/>
      <w:r w:rsidRPr="00782F5C">
        <w:t xml:space="preserve"> for one transmission opportunity from the resources indicated in the resource selection procedure for IUC scheme 1 above;</w:t>
      </w:r>
    </w:p>
    <w:p w14:paraId="6C73DDC3" w14:textId="77777777" w:rsidR="00561D02" w:rsidRPr="00782F5C" w:rsidRDefault="00561D02" w:rsidP="00561D02">
      <w:pPr>
        <w:pStyle w:val="B1"/>
        <w:spacing w:line="240" w:lineRule="auto"/>
      </w:pPr>
      <w:r w:rsidRPr="00782F5C">
        <w:rPr>
          <w:rFonts w:eastAsia="맑은 고딕"/>
          <w:noProof/>
          <w:lang w:eastAsia="ko-KR"/>
        </w:rPr>
        <w:t>-</w:t>
      </w:r>
      <w:r w:rsidRPr="00782F5C">
        <w:rPr>
          <w:rFonts w:eastAsia="맑은 고딕"/>
          <w:noProof/>
          <w:lang w:eastAsia="ko-KR"/>
        </w:rPr>
        <w:tab/>
      </w:r>
      <w:r w:rsidRPr="00782F5C">
        <w:t xml:space="preserve">For retransmission, randomly select the time and frequency resources in the second of NR SL slots overlapping with an LTE SL </w:t>
      </w:r>
      <w:proofErr w:type="spellStart"/>
      <w:r w:rsidRPr="00782F5C">
        <w:t>subframe</w:t>
      </w:r>
      <w:proofErr w:type="spellEnd"/>
      <w:r w:rsidRPr="00782F5C">
        <w:t xml:space="preserve"> to which the selected transmission resources belongs, or select the time and frequency resources in the first of NR SL slots overlapping with an LTE SL </w:t>
      </w:r>
      <w:proofErr w:type="spellStart"/>
      <w:r w:rsidRPr="00782F5C">
        <w:t>subframe</w:t>
      </w:r>
      <w:proofErr w:type="spellEnd"/>
      <w:r w:rsidRPr="00782F5C">
        <w:t xml:space="preserve"> for one transmission opportunity from the resources indicated in the resource selection procedure for IUC scheme 1 above.</w:t>
      </w:r>
    </w:p>
    <w:p w14:paraId="340F7CB9" w14:textId="77777777" w:rsidR="00561D02" w:rsidRPr="00782F5C" w:rsidRDefault="00561D02" w:rsidP="00561D02">
      <w:pPr>
        <w:spacing w:line="240" w:lineRule="auto"/>
      </w:pPr>
      <w:r w:rsidRPr="00782F5C">
        <w:t xml:space="preserve">For a selected </w:t>
      </w:r>
      <w:proofErr w:type="spellStart"/>
      <w:r w:rsidRPr="00782F5C">
        <w:t>sidelink</w:t>
      </w:r>
      <w:proofErr w:type="spellEnd"/>
      <w:r w:rsidRPr="00782F5C">
        <w:t xml:space="preserve"> grant, the minimum time gap between any two selected resources comprises:</w:t>
      </w:r>
    </w:p>
    <w:p w14:paraId="51309AD9" w14:textId="77777777" w:rsidR="00561D02" w:rsidRPr="00782F5C" w:rsidRDefault="00561D02" w:rsidP="00561D02">
      <w:pPr>
        <w:pStyle w:val="B1"/>
        <w:spacing w:line="240" w:lineRule="auto"/>
        <w:rPr>
          <w:rFonts w:eastAsia="맑은 고딕"/>
          <w:noProof/>
          <w:lang w:eastAsia="ko-KR"/>
        </w:rPr>
      </w:pPr>
      <w:r w:rsidRPr="00782F5C">
        <w:rPr>
          <w:rFonts w:eastAsia="맑은 고딕"/>
          <w:noProof/>
          <w:lang w:eastAsia="ko-KR"/>
        </w:rPr>
        <w:t>-</w:t>
      </w:r>
      <w:r w:rsidRPr="00782F5C">
        <w:rPr>
          <w:rFonts w:eastAsia="맑은 고딕"/>
          <w:noProof/>
          <w:lang w:eastAsia="ko-KR"/>
        </w:rPr>
        <w:tab/>
      </w:r>
      <w:r w:rsidRPr="00782F5C">
        <w:rPr>
          <w:rFonts w:eastAsia="맑은 고딕"/>
          <w:lang w:eastAsia="ko-KR"/>
        </w:rPr>
        <w:t xml:space="preserve">For SL operation without shared spectrum channel access, </w:t>
      </w:r>
      <w:r w:rsidRPr="00782F5C">
        <w:rPr>
          <w:rFonts w:eastAsia="맑은 고딕"/>
          <w:noProof/>
          <w:lang w:eastAsia="ko-KR"/>
        </w:rPr>
        <w:t xml:space="preserve">a time gap between the end of the last symbol of a PSSCH transmission of the first resource and the start of the first symbol of the corresponding PSFCH reception determined by </w:t>
      </w:r>
      <w:proofErr w:type="spellStart"/>
      <w:r w:rsidRPr="00782F5C">
        <w:rPr>
          <w:rFonts w:eastAsia="맑은 고딕"/>
          <w:i/>
          <w:lang w:eastAsia="ko-KR"/>
        </w:rPr>
        <w:t>sl-</w:t>
      </w:r>
      <w:r w:rsidRPr="00782F5C">
        <w:rPr>
          <w:rFonts w:eastAsia="맑은 고딕"/>
          <w:i/>
          <w:noProof/>
          <w:lang w:eastAsia="ko-KR"/>
        </w:rPr>
        <w:t>MinTimeGapPSFCH</w:t>
      </w:r>
      <w:proofErr w:type="spellEnd"/>
      <w:r w:rsidRPr="00782F5C">
        <w:rPr>
          <w:rFonts w:eastAsia="맑은 고딕"/>
          <w:noProof/>
          <w:lang w:eastAsia="ko-KR"/>
        </w:rPr>
        <w:t xml:space="preserve"> and </w:t>
      </w:r>
      <w:proofErr w:type="spellStart"/>
      <w:r w:rsidRPr="00782F5C">
        <w:rPr>
          <w:rFonts w:eastAsia="맑은 고딕"/>
          <w:i/>
          <w:lang w:eastAsia="ko-KR"/>
        </w:rPr>
        <w:t>sl</w:t>
      </w:r>
      <w:proofErr w:type="spellEnd"/>
      <w:r w:rsidRPr="00782F5C">
        <w:rPr>
          <w:rFonts w:eastAsia="맑은 고딕"/>
          <w:i/>
          <w:lang w:eastAsia="ko-KR"/>
        </w:rPr>
        <w:t>-PSFCH-</w:t>
      </w:r>
      <w:r w:rsidRPr="00782F5C">
        <w:rPr>
          <w:rFonts w:eastAsia="맑은 고딕"/>
          <w:i/>
          <w:noProof/>
          <w:lang w:eastAsia="ko-KR"/>
        </w:rPr>
        <w:t>Period</w:t>
      </w:r>
      <w:r w:rsidRPr="00782F5C">
        <w:rPr>
          <w:rFonts w:eastAsia="맑은 고딕"/>
          <w:noProof/>
          <w:lang w:eastAsia="ko-KR"/>
        </w:rPr>
        <w:t xml:space="preserve"> for the pool of resources; and</w:t>
      </w:r>
    </w:p>
    <w:p w14:paraId="50B16846" w14:textId="77777777" w:rsidR="00561D02" w:rsidRPr="00782F5C" w:rsidRDefault="00561D02" w:rsidP="00561D02">
      <w:pPr>
        <w:pStyle w:val="B1"/>
        <w:spacing w:line="240" w:lineRule="auto"/>
        <w:rPr>
          <w:rFonts w:eastAsia="맑은 고딕"/>
          <w:noProof/>
          <w:lang w:eastAsia="ko-KR"/>
        </w:rPr>
      </w:pPr>
      <w:r w:rsidRPr="00782F5C">
        <w:rPr>
          <w:noProof/>
          <w:lang w:eastAsia="ko-KR"/>
        </w:rPr>
        <w:t>-</w:t>
      </w:r>
      <w:r w:rsidRPr="00782F5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782F5C">
        <w:rPr>
          <w:lang w:eastAsia="ko-KR"/>
        </w:rPr>
        <w:t>occasion</w:t>
      </w:r>
      <w:r w:rsidRPr="00782F5C">
        <w:rPr>
          <w:noProof/>
          <w:lang w:eastAsia="ko-KR"/>
        </w:rPr>
        <w:t xml:space="preserve"> determined by </w:t>
      </w:r>
      <w:r w:rsidRPr="00782F5C">
        <w:rPr>
          <w:i/>
          <w:noProof/>
          <w:lang w:eastAsia="ko-KR"/>
        </w:rPr>
        <w:t>sl-MinTimeGapPSFCH</w:t>
      </w:r>
      <w:r w:rsidRPr="00782F5C">
        <w:rPr>
          <w:iCs/>
          <w:lang w:eastAsia="ko-KR"/>
        </w:rPr>
        <w:t xml:space="preserve">, </w:t>
      </w:r>
      <w:proofErr w:type="spellStart"/>
      <w:r w:rsidRPr="00782F5C">
        <w:rPr>
          <w:i/>
          <w:lang w:eastAsia="ko-KR"/>
        </w:rPr>
        <w:t>sl</w:t>
      </w:r>
      <w:proofErr w:type="spellEnd"/>
      <w:r w:rsidRPr="00782F5C">
        <w:rPr>
          <w:i/>
          <w:lang w:eastAsia="ko-KR"/>
        </w:rPr>
        <w:t>-</w:t>
      </w:r>
      <w:proofErr w:type="spellStart"/>
      <w:r w:rsidRPr="00782F5C">
        <w:rPr>
          <w:i/>
          <w:lang w:eastAsia="ko-KR"/>
        </w:rPr>
        <w:t>NumPSFCH</w:t>
      </w:r>
      <w:proofErr w:type="spellEnd"/>
      <w:r w:rsidRPr="00782F5C">
        <w:rPr>
          <w:i/>
          <w:lang w:eastAsia="ko-KR"/>
        </w:rPr>
        <w:t>-Occasions</w:t>
      </w:r>
      <w:r w:rsidRPr="00782F5C">
        <w:rPr>
          <w:noProof/>
          <w:lang w:eastAsia="ko-KR"/>
        </w:rPr>
        <w:t xml:space="preserve"> and </w:t>
      </w:r>
      <w:r w:rsidRPr="00782F5C">
        <w:rPr>
          <w:i/>
          <w:noProof/>
          <w:lang w:eastAsia="ko-KR"/>
        </w:rPr>
        <w:t>sl-PSFCH-Period</w:t>
      </w:r>
      <w:r w:rsidRPr="00782F5C">
        <w:rPr>
          <w:noProof/>
          <w:lang w:eastAsia="ko-KR"/>
        </w:rPr>
        <w:t xml:space="preserve"> for the pool of resources; and</w:t>
      </w:r>
    </w:p>
    <w:p w14:paraId="40FA1F6B" w14:textId="77777777" w:rsidR="00561D02" w:rsidRPr="00782F5C" w:rsidRDefault="00561D02" w:rsidP="00561D02">
      <w:pPr>
        <w:pStyle w:val="B1"/>
        <w:spacing w:line="240" w:lineRule="auto"/>
        <w:rPr>
          <w:rFonts w:eastAsia="맑은 고딕"/>
          <w:noProof/>
          <w:lang w:eastAsia="ko-KR"/>
        </w:rPr>
      </w:pPr>
      <w:r w:rsidRPr="00782F5C">
        <w:rPr>
          <w:rFonts w:eastAsia="맑은 고딕"/>
          <w:noProof/>
          <w:lang w:eastAsia="ko-KR"/>
        </w:rPr>
        <w:t>-</w:t>
      </w:r>
      <w:r w:rsidRPr="00782F5C">
        <w:rPr>
          <w:rFonts w:eastAsia="맑은 고딕"/>
          <w:noProof/>
          <w:lang w:eastAsia="ko-KR"/>
        </w:rPr>
        <w:tab/>
        <w:t>a time required for PSFCH reception and processing plus sidelink retransmission preparation including multiplexing of necessary physical channels and any TX-RX/RX-TX switching time.</w:t>
      </w:r>
    </w:p>
    <w:p w14:paraId="56942B7B" w14:textId="77777777" w:rsidR="00561D02" w:rsidRPr="00782F5C" w:rsidRDefault="00561D02" w:rsidP="00561D02">
      <w:pPr>
        <w:pStyle w:val="NO"/>
        <w:spacing w:line="240" w:lineRule="auto"/>
        <w:rPr>
          <w:rFonts w:eastAsia="맑은 고딕"/>
          <w:lang w:eastAsia="ko-KR"/>
        </w:rPr>
      </w:pPr>
      <w:r w:rsidRPr="00782F5C">
        <w:t>NOTE</w:t>
      </w:r>
      <w:r w:rsidRPr="00782F5C">
        <w:rPr>
          <w:rFonts w:eastAsiaTheme="minorEastAsia"/>
        </w:rPr>
        <w:t xml:space="preserve"> 4:</w:t>
      </w:r>
      <w:r w:rsidRPr="00782F5C">
        <w:tab/>
        <w:t xml:space="preserve">How to determine </w:t>
      </w:r>
      <w:r w:rsidRPr="00782F5C">
        <w:rPr>
          <w:rFonts w:eastAsia="맑은 고딕"/>
          <w:noProof/>
          <w:lang w:eastAsia="ko-KR"/>
        </w:rPr>
        <w:t>the time required for PSFCH reception and processing plus sidelink retransmission preparation is left to UE implementation</w:t>
      </w:r>
      <w:r w:rsidRPr="00782F5C">
        <w:t>.</w:t>
      </w:r>
    </w:p>
    <w:p w14:paraId="0D54DED6" w14:textId="77777777" w:rsidR="00561D02" w:rsidRPr="00782F5C" w:rsidRDefault="00561D02" w:rsidP="00561D02">
      <w:pPr>
        <w:pStyle w:val="NO"/>
        <w:spacing w:line="240" w:lineRule="auto"/>
        <w:rPr>
          <w:rFonts w:eastAsiaTheme="minorEastAsia"/>
        </w:rPr>
      </w:pPr>
      <w:r w:rsidRPr="00782F5C">
        <w:rPr>
          <w:rFonts w:eastAsia="DengXian"/>
          <w:lang w:eastAsia="zh-CN"/>
        </w:rPr>
        <w:t>NOTE</w:t>
      </w:r>
      <w:r w:rsidRPr="00782F5C">
        <w:rPr>
          <w:rFonts w:eastAsiaTheme="minorEastAsia"/>
        </w:rPr>
        <w:t xml:space="preserve"> </w:t>
      </w:r>
      <w:r w:rsidRPr="00782F5C">
        <w:rPr>
          <w:rFonts w:eastAsia="DengXian"/>
          <w:lang w:eastAsia="zh-CN"/>
        </w:rPr>
        <w:t>4A:</w:t>
      </w:r>
      <w:r w:rsidRPr="00782F5C">
        <w:rPr>
          <w:rFonts w:eastAsia="DengXian"/>
          <w:lang w:eastAsia="zh-CN"/>
        </w:rPr>
        <w:tab/>
        <w:t>For the minimum time gap requirement on shared SL-PRS resource pool, the last symbol of a PSSCH transmission might be mapped to SL-PRS.</w:t>
      </w:r>
    </w:p>
    <w:p w14:paraId="0BF5605B" w14:textId="77777777" w:rsidR="00561D02" w:rsidRPr="00782F5C" w:rsidRDefault="00561D02" w:rsidP="00561D02">
      <w:pPr>
        <w:spacing w:line="240" w:lineRule="auto"/>
      </w:pPr>
      <w:r w:rsidRPr="00782F5C">
        <w:t xml:space="preserve">The MAC entity shall for each PSSCH duration not on </w:t>
      </w:r>
      <w:r w:rsidRPr="00782F5C">
        <w:rPr>
          <w:rFonts w:eastAsia="DengXian"/>
          <w:lang w:eastAsia="zh-CN"/>
        </w:rPr>
        <w:t>Dedicated SL-PRS resource pool</w:t>
      </w:r>
      <w:r w:rsidRPr="00782F5C">
        <w:t>:</w:t>
      </w:r>
    </w:p>
    <w:p w14:paraId="5F7E47C4" w14:textId="77777777" w:rsidR="00561D02" w:rsidRPr="00782F5C" w:rsidRDefault="00561D02" w:rsidP="00561D02">
      <w:pPr>
        <w:pStyle w:val="B1"/>
        <w:spacing w:line="240" w:lineRule="auto"/>
      </w:pPr>
      <w:r w:rsidRPr="00782F5C">
        <w:t>1&gt;</w:t>
      </w:r>
      <w:r w:rsidRPr="00782F5C">
        <w:tab/>
        <w:t xml:space="preserve">for each </w:t>
      </w:r>
      <w:proofErr w:type="spellStart"/>
      <w:r w:rsidRPr="00782F5C">
        <w:t>sidelink</w:t>
      </w:r>
      <w:proofErr w:type="spellEnd"/>
      <w:r w:rsidRPr="00782F5C">
        <w:t xml:space="preserve"> grant occurring in this PSSCH duration:</w:t>
      </w:r>
    </w:p>
    <w:p w14:paraId="0A9419B3" w14:textId="77777777" w:rsidR="00561D02" w:rsidRPr="00782F5C" w:rsidRDefault="00561D02" w:rsidP="00561D02">
      <w:pPr>
        <w:pStyle w:val="B2"/>
        <w:spacing w:line="240" w:lineRule="auto"/>
        <w:rPr>
          <w:noProof/>
        </w:rPr>
      </w:pPr>
      <w:r w:rsidRPr="00782F5C">
        <w:rPr>
          <w:noProof/>
        </w:rPr>
        <w:lastRenderedPageBreak/>
        <w:t>2&gt;</w:t>
      </w:r>
      <w:r w:rsidRPr="00782F5C">
        <w:rPr>
          <w:noProof/>
        </w:rPr>
        <w:tab/>
        <w:t>select a MCS table allowed in the pool of resource which is associated with the sidelink grant;</w:t>
      </w:r>
    </w:p>
    <w:p w14:paraId="6EAAA64A" w14:textId="77777777" w:rsidR="00561D02" w:rsidRPr="00782F5C" w:rsidRDefault="00561D02" w:rsidP="00561D02">
      <w:pPr>
        <w:pStyle w:val="NO"/>
        <w:spacing w:line="240" w:lineRule="auto"/>
        <w:rPr>
          <w:noProof/>
        </w:rPr>
      </w:pPr>
      <w:r w:rsidRPr="00782F5C">
        <w:rPr>
          <w:noProof/>
        </w:rPr>
        <w:t>NOTE 4a:</w:t>
      </w:r>
      <w:r w:rsidRPr="00782F5C">
        <w:rPr>
          <w:noProof/>
        </w:rPr>
        <w:tab/>
        <w:t>MCS table selection is up to UE implementation if more than one MCS table is configured.</w:t>
      </w:r>
    </w:p>
    <w:p w14:paraId="23BA62EA" w14:textId="77777777" w:rsidR="00561D02" w:rsidRPr="00782F5C" w:rsidRDefault="00561D02" w:rsidP="00561D02">
      <w:pPr>
        <w:pStyle w:val="B2"/>
        <w:spacing w:line="240" w:lineRule="auto"/>
        <w:rPr>
          <w:noProof/>
          <w:lang w:eastAsia="ko-KR"/>
        </w:rPr>
      </w:pPr>
      <w:r w:rsidRPr="00782F5C">
        <w:rPr>
          <w:noProof/>
        </w:rPr>
        <w:t>2&gt;</w:t>
      </w:r>
      <w:r w:rsidRPr="00782F5C">
        <w:rPr>
          <w:noProof/>
        </w:rPr>
        <w:tab/>
        <w:t>if the MAC entity has been configured with Sidelink resource allocation mode 1</w:t>
      </w:r>
      <w:r w:rsidRPr="00782F5C">
        <w:rPr>
          <w:rFonts w:eastAsia="맑은 고딕"/>
          <w:lang w:eastAsia="ko-KR"/>
        </w:rPr>
        <w:t xml:space="preserve"> or </w:t>
      </w:r>
      <w:proofErr w:type="spellStart"/>
      <w:r w:rsidRPr="00782F5C">
        <w:rPr>
          <w:rFonts w:eastAsia="맑은 고딕"/>
          <w:lang w:eastAsia="ko-KR"/>
        </w:rPr>
        <w:t>Sidelink</w:t>
      </w:r>
      <w:proofErr w:type="spellEnd"/>
      <w:r w:rsidRPr="00782F5C">
        <w:rPr>
          <w:rFonts w:eastAsia="맑은 고딕"/>
          <w:lang w:eastAsia="ko-KR"/>
        </w:rPr>
        <w:t xml:space="preserve"> resource allocation Scheme 1 for SL-PRS transmission on Shared SL-PRS resource pool</w:t>
      </w:r>
      <w:r w:rsidRPr="00782F5C">
        <w:rPr>
          <w:noProof/>
          <w:lang w:eastAsia="ko-KR"/>
        </w:rPr>
        <w:t>:</w:t>
      </w:r>
    </w:p>
    <w:p w14:paraId="40717291" w14:textId="77777777" w:rsidR="00561D02" w:rsidRPr="00782F5C" w:rsidRDefault="00561D02" w:rsidP="00561D02">
      <w:pPr>
        <w:pStyle w:val="B3"/>
        <w:spacing w:line="240" w:lineRule="auto"/>
      </w:pPr>
      <w:r w:rsidRPr="00782F5C">
        <w:t>3&gt;</w:t>
      </w:r>
      <w:r w:rsidRPr="00782F5C">
        <w:tab/>
        <w:t xml:space="preserve">select a MCS which is, if configured, within the range that is configured by RRC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sl-ConfigDedicatedNR</w:t>
      </w:r>
      <w:proofErr w:type="spellEnd"/>
      <w:r w:rsidRPr="00782F5C">
        <w:t>;</w:t>
      </w:r>
    </w:p>
    <w:p w14:paraId="5B44EA0F" w14:textId="77777777" w:rsidR="00561D02" w:rsidRPr="00782F5C" w:rsidRDefault="00561D02" w:rsidP="00561D02">
      <w:pPr>
        <w:pStyle w:val="B3"/>
        <w:spacing w:line="240" w:lineRule="auto"/>
        <w:rPr>
          <w:lang w:eastAsia="zh-CN"/>
        </w:rPr>
      </w:pPr>
      <w:r w:rsidRPr="00782F5C">
        <w:t>3&gt;</w:t>
      </w:r>
      <w:r w:rsidRPr="00782F5C">
        <w:tab/>
        <w:t>set the resource reservation interval to 0ms</w:t>
      </w:r>
      <w:r w:rsidRPr="00782F5C">
        <w:rPr>
          <w:lang w:eastAsia="zh-CN"/>
        </w:rPr>
        <w:t>.</w:t>
      </w:r>
    </w:p>
    <w:p w14:paraId="7DD422ED" w14:textId="77777777" w:rsidR="00561D02" w:rsidRPr="00782F5C" w:rsidRDefault="00561D02" w:rsidP="00561D02">
      <w:pPr>
        <w:pStyle w:val="B2"/>
        <w:spacing w:line="240" w:lineRule="auto"/>
        <w:rPr>
          <w:rFonts w:eastAsia="맑은 고딕"/>
          <w:lang w:eastAsia="ko-KR"/>
        </w:rPr>
      </w:pPr>
      <w:r w:rsidRPr="00782F5C">
        <w:rPr>
          <w:rFonts w:eastAsia="맑은 고딕"/>
          <w:lang w:eastAsia="ko-KR"/>
        </w:rPr>
        <w:t>2&gt;</w:t>
      </w:r>
      <w:r w:rsidRPr="00782F5C">
        <w:rPr>
          <w:rFonts w:eastAsia="맑은 고딕"/>
          <w:lang w:eastAsia="ko-KR"/>
        </w:rPr>
        <w:tab/>
        <w:t xml:space="preserve">else if the MAC entity has been configured with </w:t>
      </w:r>
      <w:proofErr w:type="spellStart"/>
      <w:r w:rsidRPr="00782F5C">
        <w:rPr>
          <w:rFonts w:eastAsia="맑은 고딕"/>
          <w:lang w:eastAsia="ko-KR"/>
        </w:rPr>
        <w:t>Sidelink</w:t>
      </w:r>
      <w:proofErr w:type="spellEnd"/>
      <w:r w:rsidRPr="00782F5C">
        <w:rPr>
          <w:rFonts w:eastAsia="맑은 고딕"/>
          <w:lang w:eastAsia="ko-KR"/>
        </w:rPr>
        <w:t xml:space="preserve"> resource allocation mode 2 or </w:t>
      </w:r>
      <w:proofErr w:type="spellStart"/>
      <w:r w:rsidRPr="00782F5C">
        <w:rPr>
          <w:rFonts w:eastAsia="맑은 고딕"/>
          <w:lang w:eastAsia="ko-KR"/>
        </w:rPr>
        <w:t>Sidelink</w:t>
      </w:r>
      <w:proofErr w:type="spellEnd"/>
      <w:r w:rsidRPr="00782F5C">
        <w:rPr>
          <w:rFonts w:eastAsia="맑은 고딕"/>
          <w:lang w:eastAsia="ko-KR"/>
        </w:rPr>
        <w:t xml:space="preserve"> resource allocation Scheme 2 for SL-PRS transmission on Shared SL-PRS resource pool:</w:t>
      </w:r>
    </w:p>
    <w:p w14:paraId="4E4CEA5D" w14:textId="77777777" w:rsidR="00561D02" w:rsidRPr="00782F5C" w:rsidRDefault="00561D02" w:rsidP="00561D02">
      <w:pPr>
        <w:pStyle w:val="B3"/>
        <w:spacing w:line="240" w:lineRule="auto"/>
      </w:pPr>
      <w:r w:rsidRPr="00782F5C">
        <w:t>3&gt;</w:t>
      </w:r>
      <w:r w:rsidRPr="00782F5C">
        <w:tab/>
        <w:t>select a MCS which is, if configured,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w:t>
      </w:r>
      <w:proofErr w:type="spellStart"/>
      <w:r w:rsidRPr="00782F5C">
        <w:t>sidelink</w:t>
      </w:r>
      <w:proofErr w:type="spellEnd"/>
      <w:r w:rsidRPr="00782F5C">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77C7CCD2" w14:textId="77777777" w:rsidR="00561D02" w:rsidRPr="00782F5C" w:rsidRDefault="00561D02" w:rsidP="00561D02">
      <w:pPr>
        <w:pStyle w:val="B3"/>
        <w:spacing w:line="240" w:lineRule="auto"/>
      </w:pPr>
      <w:r w:rsidRPr="00782F5C">
        <w:t>3&gt;</w:t>
      </w:r>
      <w:r w:rsidRPr="00782F5C">
        <w:tab/>
        <w:t xml:space="preserve">if the MAC entity decides not to use the selected </w:t>
      </w:r>
      <w:proofErr w:type="spellStart"/>
      <w:r w:rsidRPr="00782F5C">
        <w:t>sidelink</w:t>
      </w:r>
      <w:proofErr w:type="spellEnd"/>
      <w:r w:rsidRPr="00782F5C">
        <w:t xml:space="preserve"> grant for the next PSSCH duration</w:t>
      </w:r>
      <w:r w:rsidRPr="00782F5C">
        <w:rPr>
          <w:rStyle w:val="B3Char2"/>
          <w:rFonts w:eastAsia="바탕"/>
        </w:rPr>
        <w:t xml:space="preserve"> corresponding to an initial transmission opportunity</w:t>
      </w:r>
      <w:r w:rsidRPr="00782F5C">
        <w:t>:</w:t>
      </w:r>
    </w:p>
    <w:p w14:paraId="470988BA" w14:textId="77777777" w:rsidR="00561D02" w:rsidRPr="00782F5C" w:rsidRDefault="00561D02" w:rsidP="00561D02">
      <w:pPr>
        <w:pStyle w:val="B4"/>
        <w:spacing w:line="240" w:lineRule="auto"/>
      </w:pPr>
      <w:r w:rsidRPr="00782F5C">
        <w:t>4&gt;</w:t>
      </w:r>
      <w:r w:rsidRPr="00782F5C">
        <w:tab/>
        <w:t>set the resource reservation interval to 0ms.</w:t>
      </w:r>
    </w:p>
    <w:p w14:paraId="53CF2BE6" w14:textId="77777777" w:rsidR="00561D02" w:rsidRPr="00782F5C" w:rsidRDefault="00561D02" w:rsidP="00561D02">
      <w:pPr>
        <w:pStyle w:val="B3"/>
        <w:spacing w:line="240" w:lineRule="auto"/>
      </w:pPr>
      <w:r w:rsidRPr="00782F5C">
        <w:t>3&gt;</w:t>
      </w:r>
      <w:r w:rsidRPr="00782F5C">
        <w:tab/>
        <w:t>else:</w:t>
      </w:r>
    </w:p>
    <w:p w14:paraId="4DD3F8B6" w14:textId="77777777" w:rsidR="00561D02" w:rsidRPr="00782F5C" w:rsidRDefault="00561D02" w:rsidP="00561D02">
      <w:pPr>
        <w:pStyle w:val="B4"/>
        <w:spacing w:line="240" w:lineRule="auto"/>
      </w:pPr>
      <w:r w:rsidRPr="00782F5C">
        <w:t>4&gt;</w:t>
      </w:r>
      <w:r w:rsidRPr="00782F5C">
        <w:tab/>
        <w:t>set the resource reservation interval to the selected value.</w:t>
      </w:r>
    </w:p>
    <w:p w14:paraId="57F93602" w14:textId="77777777" w:rsidR="00561D02" w:rsidRPr="00782F5C" w:rsidRDefault="00561D02" w:rsidP="00561D02">
      <w:pPr>
        <w:pStyle w:val="NO"/>
        <w:spacing w:line="240" w:lineRule="auto"/>
      </w:pPr>
      <w:r w:rsidRPr="00782F5C">
        <w:t>NOTE 5:</w:t>
      </w:r>
      <w:r w:rsidRPr="00782F5C">
        <w:tab/>
        <w:t>MCS selection is up to UE implementation if the MCS or the corresponding range is not configured by RRC.</w:t>
      </w:r>
    </w:p>
    <w:p w14:paraId="0E99C70B" w14:textId="77777777" w:rsidR="00561D02" w:rsidRPr="00782F5C" w:rsidRDefault="00561D02" w:rsidP="00561D02">
      <w:pPr>
        <w:pStyle w:val="B2"/>
        <w:spacing w:line="240" w:lineRule="auto"/>
        <w:rPr>
          <w:noProof/>
          <w:lang w:eastAsia="ko-KR"/>
        </w:rPr>
      </w:pPr>
      <w:r w:rsidRPr="00782F5C">
        <w:rPr>
          <w:noProof/>
        </w:rPr>
        <w:t>2&gt;</w:t>
      </w:r>
      <w:r w:rsidRPr="00782F5C">
        <w:rPr>
          <w:noProof/>
        </w:rPr>
        <w:tab/>
        <w:t xml:space="preserve">if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r w:rsidRPr="00782F5C">
        <w:rPr>
          <w:noProof/>
          <w:lang w:eastAsia="ko-KR"/>
        </w:rPr>
        <w:t>:</w:t>
      </w:r>
    </w:p>
    <w:p w14:paraId="3C759C15" w14:textId="77777777" w:rsidR="00561D02" w:rsidRPr="00782F5C" w:rsidRDefault="00561D02" w:rsidP="00561D02">
      <w:pPr>
        <w:pStyle w:val="B3"/>
        <w:spacing w:line="240" w:lineRule="auto"/>
        <w:rPr>
          <w:noProof/>
          <w:lang w:eastAsia="ko-KR"/>
        </w:rPr>
      </w:pPr>
      <w:r w:rsidRPr="00782F5C">
        <w:rPr>
          <w:noProof/>
          <w:lang w:eastAsia="ko-KR"/>
        </w:rPr>
        <w:t>3&gt;</w:t>
      </w:r>
      <w:r w:rsidRPr="00782F5C">
        <w:rPr>
          <w:noProof/>
          <w:lang w:eastAsia="ko-KR"/>
        </w:rPr>
        <w:tab/>
        <w:t xml:space="preserve">set the HARQ Process ID to the HARQ Process ID associated with this PSSCH duration and, if available, all subsequent PSSCH duration(s) occuring in this </w:t>
      </w:r>
      <w:r w:rsidRPr="00782F5C">
        <w:rPr>
          <w:i/>
          <w:noProof/>
          <w:lang w:eastAsia="ko-KR"/>
        </w:rPr>
        <w:t>sl-PeriodCG</w:t>
      </w:r>
      <w:r w:rsidRPr="00782F5C">
        <w:rPr>
          <w:noProof/>
        </w:rPr>
        <w:t xml:space="preserve"> </w:t>
      </w:r>
      <w:r w:rsidRPr="00782F5C">
        <w:rPr>
          <w:noProof/>
          <w:lang w:eastAsia="ko-KR"/>
        </w:rPr>
        <w:t>for the configured sidelink grant;</w:t>
      </w:r>
    </w:p>
    <w:p w14:paraId="06F1961E" w14:textId="77777777" w:rsidR="00561D02" w:rsidRPr="00782F5C" w:rsidRDefault="00561D02" w:rsidP="00561D02">
      <w:pPr>
        <w:pStyle w:val="B3"/>
        <w:spacing w:line="240" w:lineRule="auto"/>
        <w:rPr>
          <w:noProof/>
        </w:rPr>
      </w:pPr>
      <w:r w:rsidRPr="00782F5C">
        <w:rPr>
          <w:noProof/>
        </w:rPr>
        <w:t>3&gt;</w:t>
      </w:r>
      <w:r w:rsidRPr="00782F5C">
        <w:rPr>
          <w:noProof/>
        </w:rPr>
        <w:tab/>
        <w:t xml:space="preserve">determine that </w:t>
      </w:r>
      <w:r w:rsidRPr="00782F5C">
        <w:t>this PSSCH duration</w:t>
      </w:r>
      <w:r w:rsidRPr="00782F5C">
        <w:rPr>
          <w:noProof/>
        </w:rPr>
        <w:t xml:space="preserve"> is used for initial transmission;</w:t>
      </w:r>
    </w:p>
    <w:p w14:paraId="7D18B11F" w14:textId="77777777" w:rsidR="00561D02" w:rsidRPr="00782F5C" w:rsidRDefault="00561D02" w:rsidP="00561D02">
      <w:pPr>
        <w:pStyle w:val="B3"/>
        <w:spacing w:line="240" w:lineRule="auto"/>
        <w:rPr>
          <w:noProof/>
          <w:lang w:eastAsia="ko-KR"/>
        </w:rPr>
      </w:pPr>
      <w:r w:rsidRPr="00782F5C">
        <w:rPr>
          <w:noProof/>
          <w:lang w:eastAsia="ko-KR"/>
        </w:rPr>
        <w:t>3</w:t>
      </w:r>
      <w:r w:rsidRPr="00782F5C">
        <w:rPr>
          <w:noProof/>
          <w:lang w:eastAsia="zh-CN"/>
        </w:rPr>
        <w:t>&gt;</w:t>
      </w:r>
      <w:r w:rsidRPr="00782F5C">
        <w:rPr>
          <w:noProof/>
          <w:lang w:eastAsia="zh-CN"/>
        </w:rPr>
        <w:tab/>
        <w:t>flush the HARQ buffer of Sidelink process associated with the HARQ Process ID.</w:t>
      </w:r>
    </w:p>
    <w:p w14:paraId="374FE341" w14:textId="77777777" w:rsidR="00561D02" w:rsidRPr="00782F5C" w:rsidRDefault="00561D02" w:rsidP="00561D02">
      <w:pPr>
        <w:pStyle w:val="B2"/>
        <w:spacing w:line="240" w:lineRule="auto"/>
      </w:pPr>
      <w:r w:rsidRPr="00782F5C">
        <w:t>2&gt;</w:t>
      </w:r>
      <w:r w:rsidRPr="00782F5C">
        <w:tab/>
        <w:t xml:space="preserve">deliver the </w:t>
      </w:r>
      <w:proofErr w:type="spellStart"/>
      <w:r w:rsidRPr="00782F5C">
        <w:t>sidelink</w:t>
      </w:r>
      <w:proofErr w:type="spellEnd"/>
      <w:r w:rsidRPr="00782F5C">
        <w:t xml:space="preserve"> grant, the selected MCS, and the associated HARQ information to the </w:t>
      </w:r>
      <w:proofErr w:type="spellStart"/>
      <w:r w:rsidRPr="00782F5C">
        <w:t>Sidelink</w:t>
      </w:r>
      <w:proofErr w:type="spellEnd"/>
      <w:r w:rsidRPr="00782F5C">
        <w:t xml:space="preserve"> HARQ Entity for this PSSCH duration.</w:t>
      </w:r>
    </w:p>
    <w:p w14:paraId="0ECE0B29" w14:textId="77777777" w:rsidR="00561D02" w:rsidRPr="00782F5C" w:rsidRDefault="00561D02" w:rsidP="00561D02">
      <w:pPr>
        <w:spacing w:line="240" w:lineRule="auto"/>
      </w:pPr>
      <w:r w:rsidRPr="00782F5C">
        <w:t xml:space="preserve">The MAC entity shall for each PSCCH duration on </w:t>
      </w:r>
      <w:r w:rsidRPr="00782F5C">
        <w:rPr>
          <w:rFonts w:eastAsia="DengXian"/>
          <w:lang w:eastAsia="zh-CN"/>
        </w:rPr>
        <w:t>Dedicated SL-PRS resource pool</w:t>
      </w:r>
      <w:r w:rsidRPr="00782F5C">
        <w:t>:</w:t>
      </w:r>
    </w:p>
    <w:p w14:paraId="118ECF82" w14:textId="77777777" w:rsidR="00561D02" w:rsidRPr="00782F5C" w:rsidRDefault="00561D02" w:rsidP="00561D0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 xml:space="preserve">if the MAC entity is not configured with multiple SL-PRS transmissions with </w:t>
      </w:r>
      <w:proofErr w:type="spellStart"/>
      <w:r w:rsidRPr="00782F5C">
        <w:rPr>
          <w:rFonts w:eastAsia="DengXian"/>
          <w:lang w:eastAsia="zh-CN"/>
        </w:rPr>
        <w:t>Sidelink</w:t>
      </w:r>
      <w:proofErr w:type="spellEnd"/>
      <w:r w:rsidRPr="00782F5C">
        <w:rPr>
          <w:rFonts w:eastAsia="DengXian"/>
          <w:lang w:eastAsia="zh-CN"/>
        </w:rPr>
        <w:t xml:space="preserve"> resource allocation scheme 2; or</w:t>
      </w:r>
    </w:p>
    <w:p w14:paraId="2EBB56C4" w14:textId="77777777" w:rsidR="00561D02" w:rsidRPr="00782F5C" w:rsidRDefault="00561D02" w:rsidP="00561D0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 xml:space="preserve">if the MAC entity is configured with </w:t>
      </w:r>
      <w:proofErr w:type="spellStart"/>
      <w:r w:rsidRPr="00782F5C">
        <w:rPr>
          <w:rFonts w:eastAsia="DengXian"/>
          <w:lang w:eastAsia="zh-CN"/>
        </w:rPr>
        <w:t>Sidelink</w:t>
      </w:r>
      <w:proofErr w:type="spellEnd"/>
      <w:r w:rsidRPr="00782F5C">
        <w:rPr>
          <w:rFonts w:eastAsia="DengXian"/>
          <w:lang w:eastAsia="zh-CN"/>
        </w:rPr>
        <w:t xml:space="preserve"> resource allocation scheme 1:</w:t>
      </w:r>
    </w:p>
    <w:p w14:paraId="63FC5AF1" w14:textId="77777777" w:rsidR="00561D02" w:rsidRPr="00782F5C" w:rsidRDefault="00561D02" w:rsidP="00561D0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set the resource reservation period to 0.</w:t>
      </w:r>
    </w:p>
    <w:p w14:paraId="6339C32A" w14:textId="77777777" w:rsidR="00561D02" w:rsidRPr="00782F5C" w:rsidRDefault="00561D02" w:rsidP="00561D0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 xml:space="preserve">else if the MAC entity is configured with multiple SL-PRS transmission with </w:t>
      </w:r>
      <w:proofErr w:type="spellStart"/>
      <w:r w:rsidRPr="00782F5C">
        <w:rPr>
          <w:rFonts w:eastAsia="DengXian"/>
          <w:lang w:eastAsia="zh-CN"/>
        </w:rPr>
        <w:t>Sidelink</w:t>
      </w:r>
      <w:proofErr w:type="spellEnd"/>
      <w:r w:rsidRPr="00782F5C">
        <w:rPr>
          <w:rFonts w:eastAsia="DengXian"/>
          <w:lang w:eastAsia="zh-CN"/>
        </w:rPr>
        <w:t xml:space="preserve"> resource allocation scheme 2:</w:t>
      </w:r>
    </w:p>
    <w:p w14:paraId="3A010683" w14:textId="77777777" w:rsidR="00561D02" w:rsidRPr="00782F5C" w:rsidRDefault="00561D02" w:rsidP="00561D0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set the resource reservation period to the selected value.</w:t>
      </w:r>
    </w:p>
    <w:p w14:paraId="5463AAC7" w14:textId="77777777" w:rsidR="00561D02" w:rsidRPr="00782F5C" w:rsidRDefault="00561D02" w:rsidP="00561D02">
      <w:pPr>
        <w:pStyle w:val="B1"/>
        <w:spacing w:line="240" w:lineRule="auto"/>
        <w:rPr>
          <w:noProof/>
        </w:rPr>
      </w:pPr>
      <w:r w:rsidRPr="00782F5C">
        <w:rPr>
          <w:rFonts w:eastAsia="DengXian"/>
          <w:noProof/>
          <w:lang w:eastAsia="zh-CN"/>
        </w:rPr>
        <w:lastRenderedPageBreak/>
        <w:t>1&gt;</w:t>
      </w:r>
      <w:r w:rsidRPr="00782F5C">
        <w:rPr>
          <w:rFonts w:eastAsia="DengXian"/>
          <w:noProof/>
          <w:lang w:eastAsia="zh-CN"/>
        </w:rPr>
        <w:tab/>
        <w:t>if</w:t>
      </w:r>
      <w:r w:rsidRPr="00782F5C">
        <w:rPr>
          <w:noProof/>
        </w:rPr>
        <w:t xml:space="preserve">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p>
    <w:p w14:paraId="0E9B704F" w14:textId="77777777" w:rsidR="00561D02" w:rsidRPr="00782F5C" w:rsidRDefault="00561D02" w:rsidP="00561D02">
      <w:pPr>
        <w:pStyle w:val="B2"/>
        <w:spacing w:line="240" w:lineRule="auto"/>
        <w:rPr>
          <w:rFonts w:eastAsia="DengXian"/>
          <w:noProof/>
          <w:lang w:eastAsia="zh-CN"/>
        </w:rPr>
      </w:pPr>
      <w:r w:rsidRPr="00782F5C">
        <w:rPr>
          <w:rFonts w:eastAsia="DengXian"/>
          <w:noProof/>
          <w:lang w:eastAsia="zh-CN"/>
        </w:rPr>
        <w:t>2&gt;</w:t>
      </w:r>
      <w:r w:rsidRPr="00782F5C">
        <w:rPr>
          <w:rFonts w:eastAsia="DengXian"/>
          <w:noProof/>
          <w:lang w:eastAsia="zh-CN"/>
        </w:rPr>
        <w:tab/>
        <w:t xml:space="preserve">set the SL-PRS Process ID to the SL-PRS Process ID associated with this PSSCH duration and, if available, all subsequent SL-PRS transmission occasion(s) occuring in this </w:t>
      </w:r>
      <w:r w:rsidRPr="00782F5C">
        <w:rPr>
          <w:rFonts w:eastAsia="DengXian"/>
          <w:i/>
          <w:noProof/>
          <w:lang w:eastAsia="zh-CN"/>
        </w:rPr>
        <w:t>sl-PeriodCG</w:t>
      </w:r>
      <w:r w:rsidRPr="00782F5C">
        <w:rPr>
          <w:rFonts w:eastAsia="DengXian"/>
          <w:noProof/>
          <w:lang w:eastAsia="zh-CN"/>
        </w:rPr>
        <w:t xml:space="preserve"> for the configured sidelink grant;</w:t>
      </w:r>
    </w:p>
    <w:p w14:paraId="7C303C45" w14:textId="77777777" w:rsidR="00561D02" w:rsidRPr="00782F5C" w:rsidRDefault="00561D02" w:rsidP="00561D02">
      <w:pPr>
        <w:pStyle w:val="B2"/>
        <w:spacing w:line="240" w:lineRule="auto"/>
        <w:rPr>
          <w:rFonts w:eastAsia="DengXian"/>
          <w:noProof/>
          <w:lang w:eastAsia="zh-CN"/>
        </w:rPr>
      </w:pPr>
      <w:r w:rsidRPr="00782F5C">
        <w:rPr>
          <w:rFonts w:eastAsia="DengXian"/>
          <w:noProof/>
          <w:lang w:eastAsia="zh-CN"/>
        </w:rPr>
        <w:t>2&gt;</w:t>
      </w:r>
      <w:r w:rsidRPr="00782F5C">
        <w:rPr>
          <w:rFonts w:eastAsia="DengXian"/>
          <w:noProof/>
          <w:lang w:eastAsia="zh-CN"/>
        </w:rPr>
        <w:tab/>
        <w:t>determine that this SL-PRS transmission occasion is used for initial transmission.</w:t>
      </w:r>
    </w:p>
    <w:p w14:paraId="61851E66" w14:textId="77777777" w:rsidR="00561D02" w:rsidRPr="00782F5C" w:rsidRDefault="00561D02" w:rsidP="00561D02">
      <w:pPr>
        <w:pStyle w:val="B1"/>
        <w:spacing w:line="240" w:lineRule="auto"/>
        <w:rPr>
          <w:rFonts w:eastAsia="DengXian"/>
          <w:noProof/>
          <w:lang w:eastAsia="zh-CN"/>
        </w:rPr>
      </w:pPr>
      <w:r w:rsidRPr="00782F5C">
        <w:rPr>
          <w:rFonts w:eastAsia="DengXian"/>
          <w:noProof/>
          <w:lang w:eastAsia="zh-CN"/>
        </w:rPr>
        <w:t>1&gt;</w:t>
      </w:r>
      <w:r w:rsidRPr="00782F5C">
        <w:rPr>
          <w:rFonts w:eastAsia="DengXian"/>
          <w:noProof/>
          <w:lang w:eastAsia="zh-CN"/>
        </w:rPr>
        <w:tab/>
        <w:t>process the sidelink grant according to clause 5.22.1.3.4 with the corresponding SL-PRS transmission information.</w:t>
      </w:r>
    </w:p>
    <w:p w14:paraId="4AEC084B" w14:textId="77777777" w:rsidR="00561D02" w:rsidRPr="00782F5C" w:rsidRDefault="00561D02" w:rsidP="00561D02">
      <w:pPr>
        <w:spacing w:line="240" w:lineRule="auto"/>
        <w:rPr>
          <w:noProof/>
          <w:lang w:eastAsia="ko-KR"/>
        </w:rPr>
      </w:pPr>
      <w:r w:rsidRPr="00782F5C">
        <w:rPr>
          <w:noProof/>
          <w:lang w:eastAsia="ko-KR"/>
        </w:rPr>
        <w:t>For configured sidelink grants not on Dedicated SL-PRS resource pool, the HARQ Process ID associated with the first slot of an SL transmission is derived from the following equation:</w:t>
      </w:r>
    </w:p>
    <w:p w14:paraId="5C070BE5" w14:textId="77777777" w:rsidR="00561D02" w:rsidRPr="00782F5C" w:rsidRDefault="00561D02" w:rsidP="00561D02">
      <w:pPr>
        <w:pStyle w:val="EQ"/>
        <w:spacing w:line="240" w:lineRule="auto"/>
        <w:rPr>
          <w:lang w:eastAsia="ko-KR"/>
        </w:rPr>
      </w:pPr>
      <w:r w:rsidRPr="00782F5C">
        <w:rPr>
          <w:lang w:eastAsia="ko-KR"/>
        </w:rPr>
        <w:tab/>
        <w:t>HARQ Process ID = [floor(</w:t>
      </w:r>
      <w:proofErr w:type="spellStart"/>
      <w:r w:rsidRPr="00782F5C">
        <w:rPr>
          <w:lang w:eastAsia="ko-KR"/>
        </w:rPr>
        <w:t>CURRENT_slot</w:t>
      </w:r>
      <w:proofErr w:type="spellEnd"/>
      <w:r w:rsidRPr="00782F5C">
        <w:rPr>
          <w:lang w:eastAsia="ko-KR"/>
        </w:rPr>
        <w:t xml:space="preserve"> / </w:t>
      </w:r>
      <w:proofErr w:type="spellStart"/>
      <w:r w:rsidRPr="00782F5C">
        <w:rPr>
          <w:i/>
          <w:lang w:eastAsia="ko-KR"/>
        </w:rPr>
        <w:t>PeriodicitySL</w:t>
      </w:r>
      <w:proofErr w:type="spellEnd"/>
      <w:r w:rsidRPr="00782F5C">
        <w:rPr>
          <w:lang w:eastAsia="ko-KR"/>
        </w:rPr>
        <w:t xml:space="preserve">)] modulo </w:t>
      </w:r>
      <w:proofErr w:type="spellStart"/>
      <w:r w:rsidRPr="00782F5C">
        <w:rPr>
          <w:i/>
          <w:lang w:eastAsia="ko-KR"/>
        </w:rPr>
        <w:t>sl</w:t>
      </w:r>
      <w:proofErr w:type="spellEnd"/>
      <w:r w:rsidRPr="00782F5C">
        <w:rPr>
          <w:i/>
          <w:lang w:eastAsia="ko-KR"/>
        </w:rPr>
        <w:t>-</w:t>
      </w:r>
      <w:proofErr w:type="spellStart"/>
      <w:r w:rsidRPr="00782F5C">
        <w:rPr>
          <w:i/>
          <w:lang w:eastAsia="ko-KR"/>
        </w:rPr>
        <w:t>NrOfHARQ</w:t>
      </w:r>
      <w:proofErr w:type="spellEnd"/>
      <w:r w:rsidRPr="00782F5C">
        <w:rPr>
          <w:i/>
          <w:lang w:eastAsia="ko-KR"/>
        </w:rPr>
        <w:t>-Processes</w:t>
      </w:r>
      <w:r w:rsidRPr="00782F5C">
        <w:rPr>
          <w:lang w:eastAsia="ko-KR"/>
        </w:rPr>
        <w:br/>
      </w:r>
      <w:r w:rsidRPr="00782F5C">
        <w:rPr>
          <w:lang w:eastAsia="ko-KR"/>
        </w:rPr>
        <w:tab/>
        <w:t xml:space="preserve">+ </w:t>
      </w:r>
      <w:proofErr w:type="spellStart"/>
      <w:r w:rsidRPr="00782F5C">
        <w:rPr>
          <w:rFonts w:eastAsia="맑은 고딕"/>
          <w:i/>
          <w:lang w:eastAsia="ko-KR"/>
        </w:rPr>
        <w:t>sl</w:t>
      </w:r>
      <w:proofErr w:type="spellEnd"/>
      <w:r w:rsidRPr="00782F5C">
        <w:rPr>
          <w:rFonts w:eastAsia="맑은 고딕"/>
          <w:i/>
          <w:lang w:eastAsia="ko-KR"/>
        </w:rPr>
        <w:t>-HARQ</w:t>
      </w:r>
      <w:r w:rsidRPr="00782F5C">
        <w:rPr>
          <w:i/>
          <w:lang w:eastAsia="ko-KR"/>
        </w:rPr>
        <w:t>-</w:t>
      </w:r>
      <w:proofErr w:type="spellStart"/>
      <w:r w:rsidRPr="00782F5C">
        <w:rPr>
          <w:i/>
          <w:lang w:eastAsia="ko-KR"/>
        </w:rPr>
        <w:t>ProcID</w:t>
      </w:r>
      <w:proofErr w:type="spellEnd"/>
      <w:r w:rsidRPr="00782F5C">
        <w:rPr>
          <w:i/>
          <w:lang w:eastAsia="ko-KR"/>
        </w:rPr>
        <w:t>-offset</w:t>
      </w:r>
    </w:p>
    <w:p w14:paraId="15604A8D" w14:textId="77777777" w:rsidR="00561D02" w:rsidRPr="00782F5C" w:rsidRDefault="00561D02" w:rsidP="00561D02">
      <w:pPr>
        <w:spacing w:line="240" w:lineRule="auto"/>
        <w:rPr>
          <w:rFonts w:eastAsia="DengXian"/>
          <w:noProof/>
          <w:lang w:eastAsia="zh-CN"/>
        </w:rPr>
      </w:pPr>
      <w:r w:rsidRPr="00782F5C">
        <w:rPr>
          <w:rFonts w:eastAsia="DengXian"/>
          <w:noProof/>
          <w:lang w:eastAsia="zh-CN"/>
        </w:rPr>
        <w:t>For configured sidelink grant on Dedicated SL-PRS resource pool, the SL-PRS Process ID associated with the first slot of an SL transmission is derived from the following equation:</w:t>
      </w:r>
    </w:p>
    <w:p w14:paraId="2A18CE74" w14:textId="77777777" w:rsidR="00561D02" w:rsidRPr="00782F5C" w:rsidRDefault="00561D02" w:rsidP="00561D02">
      <w:pPr>
        <w:pStyle w:val="EQ"/>
        <w:spacing w:line="240" w:lineRule="auto"/>
        <w:rPr>
          <w:rFonts w:eastAsia="맑은 고딕"/>
          <w:lang w:eastAsia="ko-KR"/>
        </w:rPr>
      </w:pPr>
      <w:r w:rsidRPr="00782F5C">
        <w:rPr>
          <w:lang w:eastAsia="ko-KR"/>
        </w:rPr>
        <w:tab/>
        <w:t>SL-PRS Process ID = [</w:t>
      </w:r>
      <w:proofErr w:type="gramStart"/>
      <w:r w:rsidRPr="00782F5C">
        <w:rPr>
          <w:lang w:eastAsia="ko-KR"/>
        </w:rPr>
        <w:t>floor(</w:t>
      </w:r>
      <w:proofErr w:type="spellStart"/>
      <w:proofErr w:type="gramEnd"/>
      <w:r w:rsidRPr="00782F5C">
        <w:rPr>
          <w:lang w:eastAsia="ko-KR"/>
        </w:rPr>
        <w:t>CURRENT_slot</w:t>
      </w:r>
      <w:proofErr w:type="spellEnd"/>
      <w:r w:rsidRPr="00782F5C">
        <w:rPr>
          <w:lang w:eastAsia="ko-KR"/>
        </w:rPr>
        <w:t xml:space="preserve"> / </w:t>
      </w:r>
      <w:proofErr w:type="spellStart"/>
      <w:r w:rsidRPr="00782F5C">
        <w:rPr>
          <w:i/>
          <w:lang w:eastAsia="ko-KR"/>
        </w:rPr>
        <w:t>PeriodicitySL</w:t>
      </w:r>
      <w:proofErr w:type="spellEnd"/>
      <w:r w:rsidRPr="00782F5C">
        <w:rPr>
          <w:lang w:eastAsia="ko-KR"/>
        </w:rPr>
        <w:t xml:space="preserve">)] modulo </w:t>
      </w:r>
      <w:r w:rsidRPr="00782F5C">
        <w:rPr>
          <w:i/>
          <w:lang w:eastAsia="ko-KR"/>
        </w:rPr>
        <w:t>[</w:t>
      </w:r>
      <w:proofErr w:type="spellStart"/>
      <w:r w:rsidRPr="00782F5C">
        <w:rPr>
          <w:i/>
          <w:lang w:eastAsia="ko-KR"/>
        </w:rPr>
        <w:t>nrOfSL-PRSProc</w:t>
      </w:r>
      <w:proofErr w:type="spellEnd"/>
      <w:r w:rsidRPr="00782F5C">
        <w:rPr>
          <w:i/>
          <w:lang w:eastAsia="ko-KR"/>
        </w:rPr>
        <w:t>]</w:t>
      </w:r>
    </w:p>
    <w:p w14:paraId="14B4F9B5" w14:textId="77777777" w:rsidR="00561D02" w:rsidRDefault="00561D02" w:rsidP="00561D02">
      <w:pPr>
        <w:spacing w:line="240" w:lineRule="auto"/>
      </w:pPr>
      <w:r w:rsidRPr="00782F5C">
        <w:rPr>
          <w:noProof/>
          <w:lang w:eastAsia="ko-KR"/>
        </w:rPr>
        <w:t xml:space="preserve">where CURRENT_slot refers to current logical slot in the associated resource pool, and </w:t>
      </w:r>
      <w:r w:rsidRPr="00782F5C">
        <w:rPr>
          <w:i/>
          <w:noProof/>
          <w:lang w:eastAsia="ko-KR"/>
        </w:rPr>
        <w:t>PeriodicitySL</w:t>
      </w:r>
      <w:r w:rsidRPr="00782F5C">
        <w:rPr>
          <w:noProof/>
          <w:lang w:eastAsia="ko-KR"/>
        </w:rPr>
        <w:t xml:space="preserve"> is defined in clause 5.8.3.</w:t>
      </w:r>
    </w:p>
    <w:p w14:paraId="7DDC45C1" w14:textId="77777777" w:rsidR="00561D02" w:rsidRDefault="00561D02" w:rsidP="00561D0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bookmarkEnd w:id="7"/>
    <w:p w14:paraId="36BB622D" w14:textId="77777777" w:rsidR="00561D02" w:rsidRPr="00782F5C" w:rsidRDefault="00561D02" w:rsidP="00561D02">
      <w:pPr>
        <w:pStyle w:val="5"/>
        <w:spacing w:line="240" w:lineRule="auto"/>
      </w:pPr>
      <w:r w:rsidRPr="00782F5C">
        <w:t>5.22.1.10.1</w:t>
      </w:r>
      <w:r w:rsidRPr="00782F5C">
        <w:tab/>
        <w:t>General</w:t>
      </w:r>
    </w:p>
    <w:p w14:paraId="4DB22466" w14:textId="39B0A186" w:rsidR="00561D02" w:rsidRPr="00782F5C" w:rsidRDefault="00561D02" w:rsidP="00561D02">
      <w:pPr>
        <w:spacing w:line="240" w:lineRule="auto"/>
        <w:rPr>
          <w:noProof/>
          <w:lang w:eastAsia="ko-KR"/>
        </w:rPr>
      </w:pPr>
      <w:r w:rsidRPr="00782F5C">
        <w:rPr>
          <w:lang w:eastAsia="ko-KR"/>
        </w:rPr>
        <w:t xml:space="preserve">The </w:t>
      </w:r>
      <w:proofErr w:type="spellStart"/>
      <w:r w:rsidRPr="00782F5C">
        <w:rPr>
          <w:lang w:eastAsia="ko-KR"/>
        </w:rPr>
        <w:t>Sidelink</w:t>
      </w:r>
      <w:proofErr w:type="spellEnd"/>
      <w:r w:rsidRPr="00782F5C">
        <w:rPr>
          <w:lang w:eastAsia="ko-KR"/>
        </w:rPr>
        <w:t xml:space="preserve"> Inter-UE Coordination Information reporting procedure is used to provide a peer UE with inter-UE coordination information as specified in clause 8.1.4 of </w:t>
      </w:r>
      <w:r w:rsidRPr="00782F5C">
        <w:t>TS 38.214 [7]</w:t>
      </w:r>
      <w:r w:rsidRPr="00782F5C">
        <w:rPr>
          <w:lang w:eastAsia="ko-KR"/>
        </w:rPr>
        <w:t xml:space="preserve">. The </w:t>
      </w:r>
      <w:proofErr w:type="spellStart"/>
      <w:r w:rsidRPr="00782F5C">
        <w:rPr>
          <w:lang w:eastAsia="ko-KR"/>
        </w:rPr>
        <w:t>Sidelink</w:t>
      </w:r>
      <w:proofErr w:type="spellEnd"/>
      <w:r w:rsidRPr="00782F5C">
        <w:rPr>
          <w:lang w:eastAsia="ko-KR"/>
        </w:rPr>
        <w:t xml:space="preserve"> Inter-UE Coordination Information reporting procedure can be triggered by </w:t>
      </w:r>
      <w:proofErr w:type="spellStart"/>
      <w:r w:rsidRPr="00782F5C">
        <w:rPr>
          <w:lang w:eastAsia="ko-KR"/>
        </w:rPr>
        <w:t>Sidelink</w:t>
      </w:r>
      <w:proofErr w:type="spellEnd"/>
      <w:r w:rsidRPr="00782F5C">
        <w:rPr>
          <w:lang w:eastAsia="ko-KR"/>
        </w:rPr>
        <w:t xml:space="preserve"> Inter-UE Coordination Request MAC CE</w:t>
      </w:r>
      <w:ins w:id="12" w:author="LG-Giwon Park (2)" w:date="2024-11-20T04:57:00Z">
        <w:r w:rsidR="00375133" w:rsidRPr="00375133">
          <w:rPr>
            <w:lang w:eastAsia="ko-KR"/>
          </w:rPr>
          <w:t xml:space="preserve"> </w:t>
        </w:r>
        <w:r w:rsidR="00375133">
          <w:rPr>
            <w:lang w:eastAsia="ko-KR"/>
          </w:rPr>
          <w:t>only, both</w:t>
        </w:r>
        <w:r w:rsidR="00375133" w:rsidRPr="00F75EC4">
          <w:rPr>
            <w:lang w:eastAsia="ko-KR"/>
          </w:rPr>
          <w:t xml:space="preserve"> </w:t>
        </w:r>
        <w:proofErr w:type="spellStart"/>
        <w:r w:rsidR="00375133" w:rsidRPr="00CE237C">
          <w:rPr>
            <w:lang w:eastAsia="ko-KR"/>
          </w:rPr>
          <w:t>Sidelink</w:t>
        </w:r>
        <w:proofErr w:type="spellEnd"/>
        <w:r w:rsidR="00375133" w:rsidRPr="00CE237C">
          <w:rPr>
            <w:lang w:eastAsia="ko-KR"/>
          </w:rPr>
          <w:t xml:space="preserve"> Inter-UE Coordination Request MAC CE</w:t>
        </w:r>
        <w:r w:rsidR="00375133">
          <w:rPr>
            <w:lang w:eastAsia="ko-KR"/>
          </w:rPr>
          <w:t xml:space="preserve"> and SCI (See TS 38.214 [7]),</w:t>
        </w:r>
      </w:ins>
      <w:r w:rsidRPr="00782F5C">
        <w:rPr>
          <w:lang w:eastAsia="ko-KR"/>
        </w:rPr>
        <w:t xml:space="preserve"> or condition (See TS 38.331 [5] and TS 38.214 [7]). Unicast for preferred resource set and non-preferred resource set and </w:t>
      </w:r>
      <w:proofErr w:type="spellStart"/>
      <w:r w:rsidRPr="00782F5C">
        <w:rPr>
          <w:lang w:eastAsia="ko-KR"/>
        </w:rPr>
        <w:t>Groupcast</w:t>
      </w:r>
      <w:proofErr w:type="spellEnd"/>
      <w:r w:rsidRPr="00782F5C">
        <w:rPr>
          <w:lang w:eastAsia="ko-KR"/>
        </w:rPr>
        <w:t>/Broadcast for non-preferred resource set are supported for inter-UE coordination information transmission triggered by a condition other than explicit request reception. Unicast for preferred resource set and non-preferred resource set is supported for inter-UE coordination information transmission triggered by an explicit request.</w:t>
      </w:r>
    </w:p>
    <w:p w14:paraId="462B44E8" w14:textId="77777777" w:rsidR="00561D02" w:rsidRPr="00782F5C" w:rsidRDefault="00561D02" w:rsidP="00561D02">
      <w:pPr>
        <w:spacing w:line="240" w:lineRule="auto"/>
        <w:rPr>
          <w:lang w:eastAsia="ko-KR"/>
        </w:rPr>
      </w:pPr>
      <w:r w:rsidRPr="00782F5C">
        <w:rPr>
          <w:lang w:eastAsia="ko-KR"/>
        </w:rPr>
        <w:t xml:space="preserve">RRC also configures </w:t>
      </w:r>
      <w:proofErr w:type="spellStart"/>
      <w:r w:rsidRPr="00782F5C">
        <w:rPr>
          <w:i/>
          <w:iCs/>
        </w:rPr>
        <w:t>sl-TransmissionStructureForPSCCHandPSSCH</w:t>
      </w:r>
      <w:proofErr w:type="spellEnd"/>
      <w:r w:rsidRPr="00782F5C">
        <w:rPr>
          <w:lang w:eastAsia="ko-KR"/>
        </w:rPr>
        <w:t xml:space="preserve"> parameter to control the inter-UE coordination Information reporting procedure. For a resource pool in a SL BWP where </w:t>
      </w:r>
      <w:proofErr w:type="spellStart"/>
      <w:r w:rsidRPr="00782F5C">
        <w:rPr>
          <w:i/>
          <w:iCs/>
        </w:rPr>
        <w:t>sl-TransmissionStructureForPSCCHandPSSCH</w:t>
      </w:r>
      <w:proofErr w:type="spellEnd"/>
      <w:r w:rsidRPr="00782F5C">
        <w:t xml:space="preserve"> is configured as </w:t>
      </w:r>
      <w:proofErr w:type="spellStart"/>
      <w:r w:rsidRPr="00782F5C">
        <w:rPr>
          <w:i/>
          <w:iCs/>
        </w:rPr>
        <w:t>interlaceRB</w:t>
      </w:r>
      <w:proofErr w:type="spellEnd"/>
      <w:r w:rsidRPr="00782F5C">
        <w:t>, the Enhanced Inter-UE coordination Information MAC CE is used. Otherwise, the Inter-UE coordination Information MAC CE is used.</w:t>
      </w:r>
    </w:p>
    <w:p w14:paraId="04FF48AF" w14:textId="77777777" w:rsidR="00561D02" w:rsidRPr="00782F5C" w:rsidRDefault="00561D02" w:rsidP="00561D02">
      <w:pPr>
        <w:spacing w:line="240" w:lineRule="auto"/>
        <w:rPr>
          <w:lang w:eastAsia="ko-KR"/>
        </w:rPr>
      </w:pPr>
      <w:r w:rsidRPr="00782F5C">
        <w:rPr>
          <w:lang w:eastAsia="ko-KR"/>
        </w:rPr>
        <w:t>RRC configures the following parameter to control the SL-IUC Information reporting procedure:</w:t>
      </w:r>
    </w:p>
    <w:p w14:paraId="5094113A" w14:textId="77777777" w:rsidR="00561D02" w:rsidRPr="00782F5C" w:rsidRDefault="00561D02" w:rsidP="00561D02">
      <w:pPr>
        <w:pStyle w:val="B1"/>
        <w:spacing w:line="240" w:lineRule="auto"/>
        <w:rPr>
          <w:noProof/>
          <w:lang w:eastAsia="ko-KR"/>
        </w:rPr>
      </w:pPr>
      <w:r w:rsidRPr="00782F5C">
        <w:rPr>
          <w:noProof/>
          <w:lang w:eastAsia="ko-KR"/>
        </w:rPr>
        <w:t>-</w:t>
      </w:r>
      <w:r w:rsidRPr="00782F5C">
        <w:rPr>
          <w:noProof/>
          <w:lang w:eastAsia="ko-KR"/>
        </w:rPr>
        <w:tab/>
      </w:r>
      <w:r w:rsidRPr="00782F5C">
        <w:rPr>
          <w:i/>
          <w:iCs/>
          <w:noProof/>
          <w:lang w:eastAsia="ko-KR"/>
        </w:rPr>
        <w:t>sl-LatencyBoundIUC-Report</w:t>
      </w:r>
      <w:r w:rsidRPr="00782F5C">
        <w:rPr>
          <w:lang w:eastAsia="ko-KR"/>
        </w:rPr>
        <w:t>, which is maintained for each PC5-RRC connection</w:t>
      </w:r>
      <w:r w:rsidRPr="00782F5C">
        <w:rPr>
          <w:noProof/>
          <w:lang w:eastAsia="ko-KR"/>
        </w:rPr>
        <w:t>.</w:t>
      </w:r>
    </w:p>
    <w:p w14:paraId="5B65CBFD" w14:textId="77777777" w:rsidR="00561D02" w:rsidRPr="00782F5C" w:rsidRDefault="00561D02" w:rsidP="00561D02">
      <w:pPr>
        <w:spacing w:line="240" w:lineRule="auto"/>
        <w:rPr>
          <w:noProof/>
          <w:lang w:eastAsia="ko-KR"/>
        </w:rPr>
      </w:pPr>
      <w:r w:rsidRPr="00782F5C">
        <w:rPr>
          <w:noProof/>
          <w:lang w:eastAsia="ko-KR"/>
        </w:rPr>
        <w:t xml:space="preserve">The MAC entity maintains an </w:t>
      </w:r>
      <w:r w:rsidRPr="00782F5C">
        <w:rPr>
          <w:i/>
          <w:iCs/>
          <w:noProof/>
          <w:lang w:eastAsia="ko-KR"/>
        </w:rPr>
        <w:t>sl-IUC-ReportTimer</w:t>
      </w:r>
      <w:r w:rsidRPr="00782F5C">
        <w:rPr>
          <w:noProof/>
          <w:lang w:eastAsia="ko-KR"/>
        </w:rPr>
        <w:t xml:space="preserve"> for each pair of the Source Layer-2 ID and the Destination Layer-2 ID corresponding to a PC5-RRC connection. </w:t>
      </w:r>
      <w:r w:rsidRPr="00782F5C">
        <w:rPr>
          <w:i/>
          <w:iCs/>
          <w:noProof/>
          <w:lang w:eastAsia="ko-KR"/>
        </w:rPr>
        <w:t>sl-IUC-ReportTimer</w:t>
      </w:r>
      <w:r w:rsidRPr="00782F5C">
        <w:rPr>
          <w:noProof/>
          <w:lang w:eastAsia="ko-KR"/>
        </w:rPr>
        <w:t xml:space="preserve"> is used for an SL-IUC Information reporting UE to follow the latency requirement signalled from an IUC-Information triggering UE. The value of </w:t>
      </w:r>
      <w:r w:rsidRPr="00782F5C">
        <w:rPr>
          <w:i/>
          <w:iCs/>
          <w:noProof/>
          <w:lang w:eastAsia="ko-KR"/>
        </w:rPr>
        <w:t>sl-IUC-ReportTimer</w:t>
      </w:r>
      <w:r w:rsidRPr="00782F5C">
        <w:rPr>
          <w:noProof/>
          <w:lang w:eastAsia="ko-KR"/>
        </w:rPr>
        <w:t xml:space="preserve"> is the same as the‎ latency requirement of the SL-IUC Information in </w:t>
      </w:r>
      <w:r w:rsidRPr="00782F5C">
        <w:rPr>
          <w:i/>
          <w:iCs/>
          <w:noProof/>
          <w:lang w:eastAsia="ko-KR"/>
        </w:rPr>
        <w:t>sl-LatencyBoundIUC-Report</w:t>
      </w:r>
      <w:r w:rsidRPr="00782F5C">
        <w:rPr>
          <w:noProof/>
          <w:lang w:eastAsia="ko-KR"/>
        </w:rPr>
        <w:t xml:space="preserve"> configured by RRC.</w:t>
      </w:r>
    </w:p>
    <w:p w14:paraId="6B4F94A8" w14:textId="77777777" w:rsidR="00561D02" w:rsidRPr="00782F5C" w:rsidRDefault="00561D02" w:rsidP="00561D02">
      <w:pPr>
        <w:spacing w:line="240" w:lineRule="auto"/>
        <w:rPr>
          <w:noProof/>
          <w:lang w:eastAsia="ko-KR"/>
        </w:rPr>
      </w:pPr>
      <w:r w:rsidRPr="00782F5C">
        <w:rPr>
          <w:noProof/>
          <w:lang w:eastAsia="ko-KR"/>
        </w:rPr>
        <w:t xml:space="preserve">The MAC entity shall </w:t>
      </w:r>
      <w:r w:rsidRPr="00782F5C">
        <w:rPr>
          <w:noProof/>
        </w:rPr>
        <w:t>for each pair of the Source Layer-2 ID and the Destination La</w:t>
      </w:r>
      <w:bookmarkStart w:id="13" w:name="_GoBack"/>
      <w:bookmarkEnd w:id="13"/>
      <w:r w:rsidRPr="00782F5C">
        <w:rPr>
          <w:noProof/>
        </w:rPr>
        <w:t>yer-2 ID</w:t>
      </w:r>
      <w:r w:rsidRPr="00782F5C">
        <w:t xml:space="preserve"> </w:t>
      </w:r>
      <w:r w:rsidRPr="00782F5C">
        <w:rPr>
          <w:noProof/>
        </w:rPr>
        <w:t>corresponding to a PC5-RRC connection which has been established by upper layers</w:t>
      </w:r>
      <w:r w:rsidRPr="00782F5C">
        <w:rPr>
          <w:noProof/>
          <w:lang w:eastAsia="ko-KR"/>
        </w:rPr>
        <w:t>:</w:t>
      </w:r>
    </w:p>
    <w:p w14:paraId="6706D283" w14:textId="15CA9C2D" w:rsidR="00561D02" w:rsidRPr="00782F5C" w:rsidRDefault="00561D02" w:rsidP="00561D02">
      <w:pPr>
        <w:pStyle w:val="B1"/>
        <w:spacing w:line="240" w:lineRule="auto"/>
        <w:rPr>
          <w:noProof/>
          <w:lang w:eastAsia="ko-KR"/>
        </w:rPr>
      </w:pPr>
      <w:r w:rsidRPr="00782F5C">
        <w:rPr>
          <w:noProof/>
          <w:lang w:eastAsia="ko-KR"/>
        </w:rPr>
        <w:t>1&gt;</w:t>
      </w:r>
      <w:r w:rsidRPr="00782F5C">
        <w:rPr>
          <w:noProof/>
          <w:lang w:eastAsia="ko-KR"/>
        </w:rPr>
        <w:tab/>
        <w:t xml:space="preserve">if the </w:t>
      </w:r>
      <w:r w:rsidRPr="00782F5C">
        <w:rPr>
          <w:noProof/>
        </w:rPr>
        <w:t>SL-IUC Information reporting has been triggered by an SL-IUC Request MAC CE</w:t>
      </w:r>
      <w:ins w:id="14" w:author="LG-Giwon Park (2)" w:date="2024-11-20T04:53:00Z">
        <w:r w:rsidR="005009F2" w:rsidRPr="005009F2">
          <w:rPr>
            <w:noProof/>
          </w:rPr>
          <w:t xml:space="preserve"> </w:t>
        </w:r>
        <w:r w:rsidR="005009F2">
          <w:rPr>
            <w:noProof/>
          </w:rPr>
          <w:t xml:space="preserve">alone, </w:t>
        </w:r>
        <w:r w:rsidR="005009F2" w:rsidRPr="00CE237C">
          <w:rPr>
            <w:noProof/>
          </w:rPr>
          <w:t xml:space="preserve">or </w:t>
        </w:r>
        <w:r w:rsidR="005009F2">
          <w:rPr>
            <w:noProof/>
          </w:rPr>
          <w:t xml:space="preserve">by both a Sidelink Inter-UE Coordination Request MAC CE and </w:t>
        </w:r>
        <w:r w:rsidR="005009F2" w:rsidRPr="00CE237C">
          <w:rPr>
            <w:noProof/>
          </w:rPr>
          <w:t>an SCI</w:t>
        </w:r>
        <w:r w:rsidR="005009F2">
          <w:rPr>
            <w:noProof/>
          </w:rPr>
          <w:t>,</w:t>
        </w:r>
      </w:ins>
      <w:del w:id="15" w:author="LG-Giwon Park (2)" w:date="2024-11-20T04:53:00Z">
        <w:r w:rsidRPr="00782F5C" w:rsidDel="005009F2">
          <w:rPr>
            <w:noProof/>
          </w:rPr>
          <w:delText xml:space="preserve"> (and/or an SCI)</w:delText>
        </w:r>
      </w:del>
      <w:r w:rsidRPr="00782F5C">
        <w:rPr>
          <w:noProof/>
        </w:rPr>
        <w:t xml:space="preserve"> and not cancelled</w:t>
      </w:r>
      <w:r w:rsidRPr="00782F5C">
        <w:rPr>
          <w:noProof/>
          <w:lang w:eastAsia="ko-KR"/>
        </w:rPr>
        <w:t>:</w:t>
      </w:r>
    </w:p>
    <w:p w14:paraId="0BC6D192" w14:textId="77777777" w:rsidR="00561D02" w:rsidRPr="00782F5C" w:rsidRDefault="00561D02" w:rsidP="00561D02">
      <w:pPr>
        <w:pStyle w:val="B2"/>
        <w:spacing w:line="240" w:lineRule="auto"/>
        <w:rPr>
          <w:lang w:eastAsia="zh-CN"/>
        </w:rPr>
      </w:pPr>
      <w:r w:rsidRPr="00782F5C">
        <w:rPr>
          <w:lang w:eastAsia="ko-KR"/>
        </w:rPr>
        <w:t>2&gt;</w:t>
      </w:r>
      <w:r w:rsidRPr="00782F5C">
        <w:rPr>
          <w:lang w:eastAsia="ko-KR"/>
        </w:rPr>
        <w:tab/>
      </w:r>
      <w:r w:rsidRPr="00782F5C">
        <w:rPr>
          <w:lang w:eastAsia="zh-CN"/>
        </w:rPr>
        <w:t xml:space="preserve">if </w:t>
      </w:r>
      <w:r w:rsidRPr="00782F5C">
        <w:rPr>
          <w:rFonts w:eastAsia="SimSun"/>
          <w:lang w:eastAsia="zh-CN"/>
        </w:rPr>
        <w:t xml:space="preserve">the </w:t>
      </w:r>
      <w:proofErr w:type="spellStart"/>
      <w:r w:rsidRPr="00782F5C">
        <w:rPr>
          <w:rFonts w:eastAsia="SimSun"/>
          <w:i/>
          <w:lang w:eastAsia="zh-CN"/>
        </w:rPr>
        <w:t>sl</w:t>
      </w:r>
      <w:proofErr w:type="spellEnd"/>
      <w:r w:rsidRPr="00782F5C">
        <w:rPr>
          <w:rFonts w:eastAsia="SimSun"/>
          <w:i/>
          <w:lang w:eastAsia="zh-CN"/>
        </w:rPr>
        <w:t>-IUC-</w:t>
      </w:r>
      <w:proofErr w:type="spellStart"/>
      <w:r w:rsidRPr="00782F5C">
        <w:rPr>
          <w:rFonts w:eastAsia="SimSun"/>
          <w:i/>
          <w:lang w:eastAsia="zh-CN"/>
        </w:rPr>
        <w:t>ReportTimer</w:t>
      </w:r>
      <w:proofErr w:type="spellEnd"/>
      <w:r w:rsidRPr="00782F5C">
        <w:rPr>
          <w:lang w:eastAsia="zh-CN"/>
        </w:rPr>
        <w:t xml:space="preserve"> for the triggered</w:t>
      </w:r>
      <w:r w:rsidRPr="00782F5C">
        <w:t xml:space="preserve"> SL-IUC Information reporting</w:t>
      </w:r>
      <w:r w:rsidRPr="00782F5C">
        <w:rPr>
          <w:lang w:eastAsia="zh-CN"/>
        </w:rPr>
        <w:t xml:space="preserve"> is not running:</w:t>
      </w:r>
    </w:p>
    <w:p w14:paraId="656289AE" w14:textId="77777777" w:rsidR="00561D02" w:rsidRPr="00782F5C" w:rsidRDefault="00561D02" w:rsidP="00561D02">
      <w:pPr>
        <w:pStyle w:val="B3"/>
        <w:spacing w:line="240" w:lineRule="auto"/>
        <w:rPr>
          <w:lang w:eastAsia="zh-CN"/>
        </w:rPr>
      </w:pPr>
      <w:r w:rsidRPr="00782F5C">
        <w:rPr>
          <w:lang w:eastAsia="ko-KR"/>
        </w:rPr>
        <w:t>3&gt;</w:t>
      </w:r>
      <w:r w:rsidRPr="00782F5C">
        <w:rPr>
          <w:lang w:eastAsia="zh-CN"/>
        </w:rPr>
        <w:tab/>
        <w:t xml:space="preserve">start </w:t>
      </w:r>
      <w:r w:rsidRPr="00782F5C">
        <w:rPr>
          <w:rFonts w:eastAsia="SimSun"/>
          <w:lang w:eastAsia="zh-CN"/>
        </w:rPr>
        <w:t>the</w:t>
      </w:r>
      <w:r w:rsidRPr="00782F5C">
        <w:rPr>
          <w:lang w:eastAsia="zh-CN"/>
        </w:rPr>
        <w:t xml:space="preserve"> </w:t>
      </w:r>
      <w:proofErr w:type="spellStart"/>
      <w:r w:rsidRPr="00782F5C">
        <w:rPr>
          <w:rFonts w:eastAsia="SimSun"/>
          <w:i/>
          <w:iCs/>
          <w:lang w:eastAsia="zh-CN"/>
        </w:rPr>
        <w:t>sl</w:t>
      </w:r>
      <w:proofErr w:type="spellEnd"/>
      <w:r w:rsidRPr="00782F5C">
        <w:rPr>
          <w:rFonts w:eastAsia="SimSun"/>
          <w:i/>
          <w:iCs/>
          <w:lang w:eastAsia="zh-CN"/>
        </w:rPr>
        <w:t>-IUC-</w:t>
      </w:r>
      <w:proofErr w:type="spellStart"/>
      <w:r w:rsidRPr="00782F5C">
        <w:rPr>
          <w:rFonts w:eastAsia="SimSun"/>
          <w:i/>
          <w:iCs/>
          <w:lang w:eastAsia="zh-CN"/>
        </w:rPr>
        <w:t>ReportTimer</w:t>
      </w:r>
      <w:proofErr w:type="spellEnd"/>
      <w:r w:rsidRPr="00782F5C">
        <w:rPr>
          <w:lang w:eastAsia="zh-CN"/>
        </w:rPr>
        <w:t>.</w:t>
      </w:r>
    </w:p>
    <w:p w14:paraId="1048C888" w14:textId="77777777" w:rsidR="00561D02" w:rsidRPr="00782F5C" w:rsidRDefault="00561D02" w:rsidP="00561D02">
      <w:pPr>
        <w:pStyle w:val="B2"/>
        <w:spacing w:line="240" w:lineRule="auto"/>
        <w:rPr>
          <w:noProof/>
          <w:lang w:eastAsia="ko-KR"/>
        </w:rPr>
      </w:pPr>
      <w:r w:rsidRPr="00782F5C">
        <w:rPr>
          <w:noProof/>
          <w:lang w:eastAsia="ko-KR"/>
        </w:rPr>
        <w:t>2&gt;</w:t>
      </w:r>
      <w:r w:rsidRPr="00782F5C">
        <w:rPr>
          <w:noProof/>
          <w:lang w:eastAsia="ko-KR"/>
        </w:rPr>
        <w:tab/>
        <w:t xml:space="preserve">if </w:t>
      </w:r>
      <w:r w:rsidRPr="00782F5C">
        <w:rPr>
          <w:lang w:eastAsia="zh-CN"/>
        </w:rPr>
        <w:t xml:space="preserve">the </w:t>
      </w:r>
      <w:proofErr w:type="spellStart"/>
      <w:r w:rsidRPr="00782F5C">
        <w:rPr>
          <w:rFonts w:eastAsia="SimSun"/>
          <w:i/>
          <w:lang w:eastAsia="zh-CN"/>
        </w:rPr>
        <w:t>sl</w:t>
      </w:r>
      <w:proofErr w:type="spellEnd"/>
      <w:r w:rsidRPr="00782F5C">
        <w:rPr>
          <w:rFonts w:eastAsia="SimSun"/>
          <w:i/>
          <w:lang w:eastAsia="zh-CN"/>
        </w:rPr>
        <w:t>-IUC-</w:t>
      </w:r>
      <w:proofErr w:type="spellStart"/>
      <w:r w:rsidRPr="00782F5C">
        <w:rPr>
          <w:rFonts w:eastAsia="SimSun"/>
          <w:i/>
          <w:lang w:eastAsia="zh-CN"/>
        </w:rPr>
        <w:t>ReportTimer</w:t>
      </w:r>
      <w:proofErr w:type="spellEnd"/>
      <w:r w:rsidRPr="00782F5C">
        <w:rPr>
          <w:lang w:eastAsia="zh-CN"/>
        </w:rPr>
        <w:t xml:space="preserve"> for the triggered</w:t>
      </w:r>
      <w:r w:rsidRPr="00782F5C">
        <w:t xml:space="preserve"> SL-IUC Information reporting</w:t>
      </w:r>
      <w:r w:rsidRPr="00782F5C">
        <w:rPr>
          <w:lang w:eastAsia="ko-KR"/>
        </w:rPr>
        <w:t xml:space="preserve"> </w:t>
      </w:r>
      <w:r w:rsidRPr="00782F5C">
        <w:rPr>
          <w:lang w:eastAsia="zh-CN"/>
        </w:rPr>
        <w:t>expires</w:t>
      </w:r>
      <w:r w:rsidRPr="00782F5C">
        <w:rPr>
          <w:noProof/>
          <w:lang w:eastAsia="ko-KR"/>
        </w:rPr>
        <w:t>:</w:t>
      </w:r>
    </w:p>
    <w:p w14:paraId="5341C799" w14:textId="77777777" w:rsidR="00561D02" w:rsidRPr="00782F5C" w:rsidRDefault="00561D02" w:rsidP="00561D02">
      <w:pPr>
        <w:pStyle w:val="B3"/>
        <w:spacing w:line="240" w:lineRule="auto"/>
        <w:rPr>
          <w:noProof/>
          <w:lang w:eastAsia="ko-KR"/>
        </w:rPr>
      </w:pPr>
      <w:r w:rsidRPr="00782F5C">
        <w:rPr>
          <w:noProof/>
          <w:lang w:eastAsia="ko-KR"/>
        </w:rPr>
        <w:t>3&gt;</w:t>
      </w:r>
      <w:r w:rsidRPr="00782F5C">
        <w:rPr>
          <w:noProof/>
          <w:lang w:eastAsia="zh-CN"/>
        </w:rPr>
        <w:tab/>
        <w:t xml:space="preserve">cancel the triggered </w:t>
      </w:r>
      <w:r w:rsidRPr="00782F5C">
        <w:rPr>
          <w:noProof/>
          <w:lang w:eastAsia="ko-KR"/>
        </w:rPr>
        <w:t xml:space="preserve">SL-IUC Information </w:t>
      </w:r>
      <w:r w:rsidRPr="00782F5C">
        <w:t>reporting</w:t>
      </w:r>
      <w:r w:rsidRPr="00782F5C">
        <w:rPr>
          <w:noProof/>
          <w:lang w:eastAsia="zh-CN"/>
        </w:rPr>
        <w:t>.</w:t>
      </w:r>
    </w:p>
    <w:p w14:paraId="1D930948" w14:textId="77777777" w:rsidR="00561D02" w:rsidRPr="00782F5C" w:rsidRDefault="00561D02" w:rsidP="00561D02">
      <w:pPr>
        <w:pStyle w:val="B2"/>
        <w:spacing w:line="240" w:lineRule="auto"/>
        <w:rPr>
          <w:noProof/>
        </w:rPr>
      </w:pPr>
      <w:r w:rsidRPr="00782F5C">
        <w:rPr>
          <w:noProof/>
          <w:lang w:eastAsia="ko-KR"/>
        </w:rPr>
        <w:lastRenderedPageBreak/>
        <w:t>2&gt;</w:t>
      </w:r>
      <w:r w:rsidRPr="00782F5C">
        <w:rPr>
          <w:noProof/>
        </w:rPr>
        <w:tab/>
        <w:t xml:space="preserve">else if the MAC entity has SL resources allocated for new transmission </w:t>
      </w:r>
      <w:r w:rsidRPr="00782F5C">
        <w:t xml:space="preserve">and the SL-SCH resources can accommodate the SL-IUC Information MAC CE and its </w:t>
      </w:r>
      <w:proofErr w:type="spellStart"/>
      <w:r w:rsidRPr="00782F5C">
        <w:t>subheader</w:t>
      </w:r>
      <w:proofErr w:type="spellEnd"/>
      <w:r w:rsidRPr="00782F5C">
        <w:t xml:space="preserve"> as a result of logical channel prioritization</w:t>
      </w:r>
      <w:r w:rsidRPr="00782F5C">
        <w:rPr>
          <w:noProof/>
        </w:rPr>
        <w:t>:</w:t>
      </w:r>
    </w:p>
    <w:p w14:paraId="2CD7DAAF" w14:textId="77777777" w:rsidR="00561D02" w:rsidRPr="00782F5C" w:rsidRDefault="00561D02" w:rsidP="00561D02">
      <w:pPr>
        <w:pStyle w:val="B3"/>
        <w:spacing w:line="240" w:lineRule="auto"/>
        <w:rPr>
          <w:noProof/>
          <w:lang w:eastAsia="zh-CN"/>
        </w:rPr>
      </w:pPr>
      <w:r w:rsidRPr="00782F5C">
        <w:rPr>
          <w:noProof/>
          <w:lang w:eastAsia="ko-KR"/>
        </w:rPr>
        <w:t>3&gt;</w:t>
      </w:r>
      <w:r w:rsidRPr="00782F5C">
        <w:rPr>
          <w:noProof/>
          <w:lang w:eastAsia="zh-CN"/>
        </w:rPr>
        <w:tab/>
        <w:t xml:space="preserve">instruct the Multiplexing and Assembly procedure to generate a Sidelink </w:t>
      </w:r>
      <w:r w:rsidRPr="00782F5C">
        <w:rPr>
          <w:noProof/>
          <w:lang w:eastAsia="ko-KR"/>
        </w:rPr>
        <w:t>Inter-UE Coordination Information</w:t>
      </w:r>
      <w:r w:rsidRPr="00782F5C">
        <w:rPr>
          <w:noProof/>
          <w:lang w:eastAsia="zh-CN"/>
        </w:rPr>
        <w:t xml:space="preserve"> MAC CE as defined in clause 6.1.3.53;</w:t>
      </w:r>
    </w:p>
    <w:p w14:paraId="6FED4902" w14:textId="77777777" w:rsidR="00561D02" w:rsidRPr="00782F5C" w:rsidRDefault="00561D02" w:rsidP="00561D02">
      <w:pPr>
        <w:pStyle w:val="B3"/>
        <w:spacing w:line="240" w:lineRule="auto"/>
        <w:rPr>
          <w:noProof/>
          <w:lang w:eastAsia="ko-KR"/>
        </w:rPr>
      </w:pPr>
      <w:r w:rsidRPr="00782F5C">
        <w:rPr>
          <w:noProof/>
          <w:lang w:eastAsia="ko-KR"/>
        </w:rPr>
        <w:t>3&gt;</w:t>
      </w:r>
      <w:r w:rsidRPr="00782F5C">
        <w:rPr>
          <w:noProof/>
          <w:lang w:eastAsia="ko-KR"/>
        </w:rPr>
        <w:tab/>
        <w:t xml:space="preserve">stop the </w:t>
      </w:r>
      <w:r w:rsidRPr="00782F5C">
        <w:rPr>
          <w:i/>
          <w:iCs/>
          <w:noProof/>
          <w:lang w:eastAsia="ko-KR"/>
        </w:rPr>
        <w:t>sl-IUC-ReportTimer</w:t>
      </w:r>
      <w:r w:rsidRPr="00782F5C">
        <w:rPr>
          <w:noProof/>
          <w:lang w:eastAsia="ko-KR"/>
        </w:rPr>
        <w:t xml:space="preserve"> for the triggered SL-IUC Information </w:t>
      </w:r>
      <w:r w:rsidRPr="00782F5C">
        <w:t>reporting</w:t>
      </w:r>
      <w:r w:rsidRPr="00782F5C">
        <w:rPr>
          <w:noProof/>
          <w:lang w:eastAsia="ko-KR"/>
        </w:rPr>
        <w:t>;</w:t>
      </w:r>
    </w:p>
    <w:p w14:paraId="7C978433" w14:textId="128F1F91" w:rsidR="000B757B" w:rsidRDefault="00561D02" w:rsidP="000B757B">
      <w:pPr>
        <w:pStyle w:val="B3"/>
        <w:spacing w:line="240" w:lineRule="auto"/>
      </w:pPr>
      <w:r w:rsidRPr="00782F5C">
        <w:rPr>
          <w:noProof/>
          <w:lang w:eastAsia="ko-KR"/>
        </w:rPr>
        <w:t>3&gt;</w:t>
      </w:r>
      <w:r w:rsidRPr="00782F5C">
        <w:rPr>
          <w:noProof/>
          <w:lang w:eastAsia="zh-CN"/>
        </w:rPr>
        <w:tab/>
        <w:t xml:space="preserve">cancel the triggered </w:t>
      </w:r>
      <w:r w:rsidRPr="00782F5C">
        <w:rPr>
          <w:noProof/>
          <w:lang w:eastAsia="ko-KR"/>
        </w:rPr>
        <w:t xml:space="preserve">SL-IUC Information </w:t>
      </w:r>
      <w:r w:rsidRPr="00782F5C">
        <w:t>reporting</w:t>
      </w:r>
      <w:r w:rsidRPr="00782F5C">
        <w:rPr>
          <w:noProof/>
          <w:lang w:eastAsia="zh-CN"/>
        </w:rPr>
        <w:t>.</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271" w14:textId="77777777" w:rsidR="00CB3BCE" w:rsidRDefault="00CB3BCE">
      <w:pPr>
        <w:spacing w:after="0" w:line="240" w:lineRule="auto"/>
      </w:pPr>
      <w:r>
        <w:separator/>
      </w:r>
    </w:p>
  </w:endnote>
  <w:endnote w:type="continuationSeparator" w:id="0">
    <w:p w14:paraId="1DF5D817" w14:textId="77777777" w:rsidR="00CB3BCE" w:rsidRDefault="00CB3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AE975" w14:textId="77777777" w:rsidR="00CB3BCE" w:rsidRDefault="00CB3BCE">
      <w:pPr>
        <w:spacing w:after="0" w:line="240" w:lineRule="auto"/>
      </w:pPr>
      <w:r>
        <w:separator/>
      </w:r>
    </w:p>
  </w:footnote>
  <w:footnote w:type="continuationSeparator" w:id="0">
    <w:p w14:paraId="02A2A886" w14:textId="77777777" w:rsidR="00CB3BCE" w:rsidRDefault="00CB3B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561D02" w:rsidRDefault="00561D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561D02" w:rsidRDefault="00561D02">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561D02" w:rsidRDefault="00561D02">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561D02" w:rsidRDefault="00561D02">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3E1112"/>
    <w:multiLevelType w:val="hybridMultilevel"/>
    <w:tmpl w:val="ED2AFFD2"/>
    <w:lvl w:ilvl="0" w:tplc="05B2D160">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0D01E0B"/>
    <w:multiLevelType w:val="hybridMultilevel"/>
    <w:tmpl w:val="1A34AD16"/>
    <w:lvl w:ilvl="0" w:tplc="72F48768">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6"/>
  </w:num>
  <w:num w:numId="4">
    <w:abstractNumId w:val="15"/>
  </w:num>
  <w:num w:numId="5">
    <w:abstractNumId w:val="2"/>
  </w:num>
  <w:num w:numId="6">
    <w:abstractNumId w:val="9"/>
  </w:num>
  <w:num w:numId="7">
    <w:abstractNumId w:val="1"/>
  </w:num>
  <w:num w:numId="8">
    <w:abstractNumId w:val="7"/>
  </w:num>
  <w:num w:numId="9">
    <w:abstractNumId w:val="12"/>
  </w:num>
  <w:num w:numId="10">
    <w:abstractNumId w:val="11"/>
  </w:num>
  <w:num w:numId="11">
    <w:abstractNumId w:val="10"/>
  </w:num>
  <w:num w:numId="12">
    <w:abstractNumId w:val="5"/>
  </w:num>
  <w:num w:numId="13">
    <w:abstractNumId w:val="13"/>
  </w:num>
  <w:num w:numId="14">
    <w:abstractNumId w:val="4"/>
  </w:num>
  <w:num w:numId="15">
    <w:abstractNumId w:val="3"/>
  </w:num>
  <w:num w:numId="16">
    <w:abstractNumId w:val="14"/>
  </w:num>
  <w:num w:numId="17">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23F17"/>
    <w:rsid w:val="00026260"/>
    <w:rsid w:val="00031A67"/>
    <w:rsid w:val="00033922"/>
    <w:rsid w:val="000350C9"/>
    <w:rsid w:val="000403F4"/>
    <w:rsid w:val="00041A8A"/>
    <w:rsid w:val="000532AF"/>
    <w:rsid w:val="000567B9"/>
    <w:rsid w:val="000610B5"/>
    <w:rsid w:val="000639D5"/>
    <w:rsid w:val="000654A1"/>
    <w:rsid w:val="00070E09"/>
    <w:rsid w:val="000804B7"/>
    <w:rsid w:val="00095AA2"/>
    <w:rsid w:val="00097E8C"/>
    <w:rsid w:val="000A3292"/>
    <w:rsid w:val="000A6394"/>
    <w:rsid w:val="000B757B"/>
    <w:rsid w:val="000B7FED"/>
    <w:rsid w:val="000C036F"/>
    <w:rsid w:val="000C038A"/>
    <w:rsid w:val="000C094E"/>
    <w:rsid w:val="000C0CF2"/>
    <w:rsid w:val="000C47BD"/>
    <w:rsid w:val="000C5812"/>
    <w:rsid w:val="000C6598"/>
    <w:rsid w:val="000D44B3"/>
    <w:rsid w:val="000F68DF"/>
    <w:rsid w:val="0010166A"/>
    <w:rsid w:val="00104424"/>
    <w:rsid w:val="001141EA"/>
    <w:rsid w:val="00125A4E"/>
    <w:rsid w:val="001363E0"/>
    <w:rsid w:val="00145D43"/>
    <w:rsid w:val="0015016E"/>
    <w:rsid w:val="00156311"/>
    <w:rsid w:val="00161D13"/>
    <w:rsid w:val="001637E7"/>
    <w:rsid w:val="001815AF"/>
    <w:rsid w:val="001852B2"/>
    <w:rsid w:val="00192C46"/>
    <w:rsid w:val="001A08B3"/>
    <w:rsid w:val="001A0BD3"/>
    <w:rsid w:val="001A4FD4"/>
    <w:rsid w:val="001A7B60"/>
    <w:rsid w:val="001B2665"/>
    <w:rsid w:val="001B52F0"/>
    <w:rsid w:val="001B7A65"/>
    <w:rsid w:val="001C49AE"/>
    <w:rsid w:val="001C514C"/>
    <w:rsid w:val="001D5A69"/>
    <w:rsid w:val="001E41F3"/>
    <w:rsid w:val="0021356C"/>
    <w:rsid w:val="002138C3"/>
    <w:rsid w:val="002214AF"/>
    <w:rsid w:val="00222B70"/>
    <w:rsid w:val="0026004D"/>
    <w:rsid w:val="002640DD"/>
    <w:rsid w:val="00275D12"/>
    <w:rsid w:val="00284FEB"/>
    <w:rsid w:val="0028564A"/>
    <w:rsid w:val="002860C4"/>
    <w:rsid w:val="002A0864"/>
    <w:rsid w:val="002A197E"/>
    <w:rsid w:val="002A404D"/>
    <w:rsid w:val="002A64B1"/>
    <w:rsid w:val="002B05E9"/>
    <w:rsid w:val="002B5741"/>
    <w:rsid w:val="002E1558"/>
    <w:rsid w:val="002E2F68"/>
    <w:rsid w:val="002E2FE4"/>
    <w:rsid w:val="002E472E"/>
    <w:rsid w:val="002F6F82"/>
    <w:rsid w:val="003034F6"/>
    <w:rsid w:val="00305409"/>
    <w:rsid w:val="003103A6"/>
    <w:rsid w:val="00325B7B"/>
    <w:rsid w:val="00326D2A"/>
    <w:rsid w:val="0034251A"/>
    <w:rsid w:val="00344C79"/>
    <w:rsid w:val="003609EF"/>
    <w:rsid w:val="0036231A"/>
    <w:rsid w:val="00374DD4"/>
    <w:rsid w:val="00375133"/>
    <w:rsid w:val="00375C01"/>
    <w:rsid w:val="003823BE"/>
    <w:rsid w:val="0038777D"/>
    <w:rsid w:val="0039071E"/>
    <w:rsid w:val="003A1A9E"/>
    <w:rsid w:val="003A2990"/>
    <w:rsid w:val="003B0557"/>
    <w:rsid w:val="003E1A36"/>
    <w:rsid w:val="003E27F1"/>
    <w:rsid w:val="00405433"/>
    <w:rsid w:val="00410371"/>
    <w:rsid w:val="00413314"/>
    <w:rsid w:val="0042049B"/>
    <w:rsid w:val="004242F1"/>
    <w:rsid w:val="00444612"/>
    <w:rsid w:val="0044465A"/>
    <w:rsid w:val="00453B17"/>
    <w:rsid w:val="00455408"/>
    <w:rsid w:val="0048656A"/>
    <w:rsid w:val="0049022A"/>
    <w:rsid w:val="004925D8"/>
    <w:rsid w:val="004A148E"/>
    <w:rsid w:val="004B0EA1"/>
    <w:rsid w:val="004B3727"/>
    <w:rsid w:val="004B75B7"/>
    <w:rsid w:val="004D6F2D"/>
    <w:rsid w:val="004E2B6A"/>
    <w:rsid w:val="004F1F4D"/>
    <w:rsid w:val="004F283A"/>
    <w:rsid w:val="004F286F"/>
    <w:rsid w:val="005009F2"/>
    <w:rsid w:val="00510611"/>
    <w:rsid w:val="00513D0D"/>
    <w:rsid w:val="005141D9"/>
    <w:rsid w:val="00514984"/>
    <w:rsid w:val="0051580D"/>
    <w:rsid w:val="005207B7"/>
    <w:rsid w:val="005275A3"/>
    <w:rsid w:val="00540776"/>
    <w:rsid w:val="005428CA"/>
    <w:rsid w:val="00547111"/>
    <w:rsid w:val="00556270"/>
    <w:rsid w:val="00561D02"/>
    <w:rsid w:val="00586F03"/>
    <w:rsid w:val="00592D74"/>
    <w:rsid w:val="00593E7C"/>
    <w:rsid w:val="005A1560"/>
    <w:rsid w:val="005A2D3F"/>
    <w:rsid w:val="005A572A"/>
    <w:rsid w:val="005A5B94"/>
    <w:rsid w:val="005C4414"/>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965"/>
    <w:rsid w:val="00651E67"/>
    <w:rsid w:val="00653DE4"/>
    <w:rsid w:val="00655340"/>
    <w:rsid w:val="00665C47"/>
    <w:rsid w:val="00695808"/>
    <w:rsid w:val="006A0637"/>
    <w:rsid w:val="006A6892"/>
    <w:rsid w:val="006B46FB"/>
    <w:rsid w:val="006B5B2E"/>
    <w:rsid w:val="006C0B6E"/>
    <w:rsid w:val="006C4B97"/>
    <w:rsid w:val="006C5D78"/>
    <w:rsid w:val="006C7609"/>
    <w:rsid w:val="006D5C0A"/>
    <w:rsid w:val="006E21FB"/>
    <w:rsid w:val="006E6896"/>
    <w:rsid w:val="006F60E9"/>
    <w:rsid w:val="00701D9E"/>
    <w:rsid w:val="007073F8"/>
    <w:rsid w:val="00715E20"/>
    <w:rsid w:val="00716C97"/>
    <w:rsid w:val="007224AA"/>
    <w:rsid w:val="00732764"/>
    <w:rsid w:val="00753D45"/>
    <w:rsid w:val="007760F2"/>
    <w:rsid w:val="00781BDF"/>
    <w:rsid w:val="007854EF"/>
    <w:rsid w:val="00790442"/>
    <w:rsid w:val="00792342"/>
    <w:rsid w:val="007977A8"/>
    <w:rsid w:val="00797E8D"/>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02B8"/>
    <w:rsid w:val="0085535C"/>
    <w:rsid w:val="00856804"/>
    <w:rsid w:val="008626E7"/>
    <w:rsid w:val="008633AE"/>
    <w:rsid w:val="00863AB5"/>
    <w:rsid w:val="00870EE7"/>
    <w:rsid w:val="008809EA"/>
    <w:rsid w:val="008820E4"/>
    <w:rsid w:val="008863B9"/>
    <w:rsid w:val="00893A56"/>
    <w:rsid w:val="00893D82"/>
    <w:rsid w:val="008A20A4"/>
    <w:rsid w:val="008A45A6"/>
    <w:rsid w:val="008B52D8"/>
    <w:rsid w:val="008D3CCC"/>
    <w:rsid w:val="008E6924"/>
    <w:rsid w:val="008F3789"/>
    <w:rsid w:val="008F3B35"/>
    <w:rsid w:val="008F686C"/>
    <w:rsid w:val="009148DE"/>
    <w:rsid w:val="00917A3E"/>
    <w:rsid w:val="00925AD5"/>
    <w:rsid w:val="00925EBA"/>
    <w:rsid w:val="009310AA"/>
    <w:rsid w:val="00941E30"/>
    <w:rsid w:val="009531B0"/>
    <w:rsid w:val="0096194A"/>
    <w:rsid w:val="009741B3"/>
    <w:rsid w:val="009777D9"/>
    <w:rsid w:val="0098628D"/>
    <w:rsid w:val="00991B88"/>
    <w:rsid w:val="009A5753"/>
    <w:rsid w:val="009A579D"/>
    <w:rsid w:val="009D2E09"/>
    <w:rsid w:val="009D3537"/>
    <w:rsid w:val="009E308B"/>
    <w:rsid w:val="009E3297"/>
    <w:rsid w:val="009F734F"/>
    <w:rsid w:val="00A2246F"/>
    <w:rsid w:val="00A246B6"/>
    <w:rsid w:val="00A40BFD"/>
    <w:rsid w:val="00A47E70"/>
    <w:rsid w:val="00A50CF0"/>
    <w:rsid w:val="00A66954"/>
    <w:rsid w:val="00A67AAF"/>
    <w:rsid w:val="00A7671C"/>
    <w:rsid w:val="00A76FCC"/>
    <w:rsid w:val="00A84791"/>
    <w:rsid w:val="00AA2CBC"/>
    <w:rsid w:val="00AA4690"/>
    <w:rsid w:val="00AB156B"/>
    <w:rsid w:val="00AB45CE"/>
    <w:rsid w:val="00AC5820"/>
    <w:rsid w:val="00AC7FA6"/>
    <w:rsid w:val="00AD1CD8"/>
    <w:rsid w:val="00AD7DAA"/>
    <w:rsid w:val="00AF6147"/>
    <w:rsid w:val="00AF75C4"/>
    <w:rsid w:val="00B152B9"/>
    <w:rsid w:val="00B258BB"/>
    <w:rsid w:val="00B275E2"/>
    <w:rsid w:val="00B315F3"/>
    <w:rsid w:val="00B44BD1"/>
    <w:rsid w:val="00B5689B"/>
    <w:rsid w:val="00B67B97"/>
    <w:rsid w:val="00B9267E"/>
    <w:rsid w:val="00B968C8"/>
    <w:rsid w:val="00BA3EC5"/>
    <w:rsid w:val="00BA51D9"/>
    <w:rsid w:val="00BB4658"/>
    <w:rsid w:val="00BB5DFC"/>
    <w:rsid w:val="00BC16DE"/>
    <w:rsid w:val="00BD2260"/>
    <w:rsid w:val="00BD279D"/>
    <w:rsid w:val="00BD471B"/>
    <w:rsid w:val="00BD6BB8"/>
    <w:rsid w:val="00BF1522"/>
    <w:rsid w:val="00C00B07"/>
    <w:rsid w:val="00C0786D"/>
    <w:rsid w:val="00C105C0"/>
    <w:rsid w:val="00C12C91"/>
    <w:rsid w:val="00C14839"/>
    <w:rsid w:val="00C24499"/>
    <w:rsid w:val="00C31424"/>
    <w:rsid w:val="00C37EB2"/>
    <w:rsid w:val="00C43E9A"/>
    <w:rsid w:val="00C64F1C"/>
    <w:rsid w:val="00C6531A"/>
    <w:rsid w:val="00C66BA2"/>
    <w:rsid w:val="00C674FE"/>
    <w:rsid w:val="00C72ED6"/>
    <w:rsid w:val="00C7766F"/>
    <w:rsid w:val="00C870F6"/>
    <w:rsid w:val="00C95985"/>
    <w:rsid w:val="00CB3BCE"/>
    <w:rsid w:val="00CB6A37"/>
    <w:rsid w:val="00CC0FC3"/>
    <w:rsid w:val="00CC5026"/>
    <w:rsid w:val="00CC655F"/>
    <w:rsid w:val="00CC68D0"/>
    <w:rsid w:val="00CD7340"/>
    <w:rsid w:val="00CE10CB"/>
    <w:rsid w:val="00CE19BB"/>
    <w:rsid w:val="00D036B9"/>
    <w:rsid w:val="00D03F9A"/>
    <w:rsid w:val="00D06D51"/>
    <w:rsid w:val="00D071E9"/>
    <w:rsid w:val="00D07A2D"/>
    <w:rsid w:val="00D23EB8"/>
    <w:rsid w:val="00D243AD"/>
    <w:rsid w:val="00D24991"/>
    <w:rsid w:val="00D35EB2"/>
    <w:rsid w:val="00D50255"/>
    <w:rsid w:val="00D52CC0"/>
    <w:rsid w:val="00D61913"/>
    <w:rsid w:val="00D66520"/>
    <w:rsid w:val="00D84AE9"/>
    <w:rsid w:val="00D9124E"/>
    <w:rsid w:val="00D9667A"/>
    <w:rsid w:val="00D96F17"/>
    <w:rsid w:val="00DB3365"/>
    <w:rsid w:val="00DB42BE"/>
    <w:rsid w:val="00DD1FD8"/>
    <w:rsid w:val="00DD5706"/>
    <w:rsid w:val="00DD6415"/>
    <w:rsid w:val="00DE34CF"/>
    <w:rsid w:val="00E10784"/>
    <w:rsid w:val="00E13F3D"/>
    <w:rsid w:val="00E34898"/>
    <w:rsid w:val="00E55CE7"/>
    <w:rsid w:val="00E94E12"/>
    <w:rsid w:val="00EA5639"/>
    <w:rsid w:val="00EB09B7"/>
    <w:rsid w:val="00EB1115"/>
    <w:rsid w:val="00EC1224"/>
    <w:rsid w:val="00EC3764"/>
    <w:rsid w:val="00ED00FE"/>
    <w:rsid w:val="00EE5EF8"/>
    <w:rsid w:val="00EE7D7C"/>
    <w:rsid w:val="00EF28D8"/>
    <w:rsid w:val="00EF3671"/>
    <w:rsid w:val="00F07817"/>
    <w:rsid w:val="00F179D3"/>
    <w:rsid w:val="00F22CAB"/>
    <w:rsid w:val="00F25D98"/>
    <w:rsid w:val="00F300FB"/>
    <w:rsid w:val="00F304E8"/>
    <w:rsid w:val="00F54A63"/>
    <w:rsid w:val="00F56646"/>
    <w:rsid w:val="00F70A76"/>
    <w:rsid w:val="00F90069"/>
    <w:rsid w:val="00F93F8A"/>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paragraph" w:customStyle="1" w:styleId="Doc-title">
    <w:name w:val="Doc-title"/>
    <w:basedOn w:val="a"/>
    <w:next w:val="Doc-text2"/>
    <w:link w:val="Doc-titleChar"/>
    <w:qFormat/>
    <w:rsid w:val="00F93F8A"/>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F93F8A"/>
    <w:rPr>
      <w:rFonts w:ascii="Arial" w:eastAsia="MS Mincho" w:hAnsi="Arial"/>
      <w:noProof/>
      <w:szCs w:val="24"/>
      <w:lang w:val="en-GB" w:eastAsia="en-GB"/>
    </w:rPr>
  </w:style>
  <w:style w:type="paragraph" w:customStyle="1" w:styleId="Agreement">
    <w:name w:val="Agreement"/>
    <w:basedOn w:val="a"/>
    <w:next w:val="Doc-text2"/>
    <w:rsid w:val="005207B7"/>
    <w:pPr>
      <w:numPr>
        <w:numId w:val="16"/>
      </w:numPr>
      <w:spacing w:before="60" w:after="0" w:line="240" w:lineRule="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CCA6A-0F48-423E-A86F-C24136BE1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25</Pages>
  <Words>13611</Words>
  <Characters>77584</Characters>
  <Application>Microsoft Office Word</Application>
  <DocSecurity>0</DocSecurity>
  <Lines>646</Lines>
  <Paragraphs>182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27</cp:revision>
  <cp:lastPrinted>2411-12-31T14:59:00Z</cp:lastPrinted>
  <dcterms:created xsi:type="dcterms:W3CDTF">2024-11-07T08:19:00Z</dcterms:created>
  <dcterms:modified xsi:type="dcterms:W3CDTF">2024-11-21T14:21:00Z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